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F8C547" w14:textId="0C1AE7C2" w:rsidR="00575886" w:rsidRDefault="00575886">
      <w:pPr>
        <w:spacing w:after="160" w:line="259" w:lineRule="auto"/>
        <w:jc w:val="left"/>
      </w:pPr>
      <w:r w:rsidRPr="00575886">
        <w:rPr>
          <w:b/>
          <w:bCs/>
        </w:rPr>
        <w:t>Hinweis:</w:t>
      </w:r>
      <w:r>
        <w:rPr>
          <w:b/>
          <w:bCs/>
        </w:rPr>
        <w:t xml:space="preserve"> </w:t>
      </w:r>
      <w:r>
        <w:t>Die farbig hinterlegten Felder sind auszufüllen</w:t>
      </w:r>
      <w:r w:rsidR="0036593C">
        <w:t>.</w:t>
      </w:r>
    </w:p>
    <w:p w14:paraId="08926674" w14:textId="39BE61D6" w:rsidR="004E56BE" w:rsidRDefault="004E56BE">
      <w:pPr>
        <w:spacing w:after="160" w:line="259" w:lineRule="auto"/>
        <w:jc w:val="left"/>
      </w:pPr>
      <w:r w:rsidRPr="004E56BE">
        <w:t>Für weitere Bieterfragen ist die Tabelle unter Beibehaltung der fortlaufenden Nummerierung fortzusetzen.</w:t>
      </w:r>
    </w:p>
    <w:p w14:paraId="59221708" w14:textId="77777777" w:rsidR="004E56BE" w:rsidRPr="00575886" w:rsidRDefault="004E56BE">
      <w:pPr>
        <w:spacing w:after="160" w:line="259" w:lineRule="auto"/>
        <w:jc w:val="left"/>
      </w:pPr>
    </w:p>
    <w:sdt>
      <w:sdtPr>
        <w:rPr>
          <w:rFonts w:cs="Arial"/>
        </w:rPr>
        <w:id w:val="-2144179516"/>
        <w:placeholder>
          <w:docPart w:val="78F60FB15C834E3B92901B047BD7B92B"/>
        </w:placeholder>
        <w:showingPlcHdr/>
      </w:sdtPr>
      <w:sdtContent>
        <w:p w14:paraId="6415DE0D" w14:textId="77777777" w:rsidR="00575886" w:rsidRDefault="00575886" w:rsidP="00575886">
          <w:pPr>
            <w:spacing w:after="0"/>
            <w:rPr>
              <w:rFonts w:cs="Arial"/>
            </w:rPr>
          </w:pPr>
          <w:r w:rsidRPr="00575886">
            <w:rPr>
              <w:rStyle w:val="Platzhaltertext"/>
              <w:rFonts w:cs="Arial"/>
              <w:color w:val="808080" w:themeColor="background2" w:themeShade="80"/>
              <w:highlight w:val="yellow"/>
              <w:shd w:val="clear" w:color="auto" w:fill="BFBFBF" w:themeFill="background1" w:themeFillShade="BF"/>
            </w:rPr>
            <w:t>Klicken Sie hier, um Text einzugeben.</w:t>
          </w:r>
        </w:p>
      </w:sdtContent>
    </w:sdt>
    <w:p w14:paraId="61F04DB8" w14:textId="30221817" w:rsidR="00575886" w:rsidRDefault="00575886">
      <w:pPr>
        <w:spacing w:after="160" w:line="259" w:lineRule="auto"/>
        <w:jc w:val="left"/>
      </w:pPr>
      <w:r>
        <w:t>(Name des Bieters/der Bietergemeinschaft)</w:t>
      </w:r>
    </w:p>
    <w:tbl>
      <w:tblPr>
        <w:tblStyle w:val="Tabellenraster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7"/>
        <w:gridCol w:w="2928"/>
        <w:gridCol w:w="5595"/>
      </w:tblGrid>
      <w:tr w:rsidR="00575886" w:rsidRPr="000D0807" w14:paraId="6064E192" w14:textId="77777777" w:rsidTr="00A76CAE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D3F7" w:themeFill="accent6" w:themeFillShade="E6"/>
          </w:tcPr>
          <w:p w14:paraId="7BC66A0E" w14:textId="77777777" w:rsidR="00575886" w:rsidRPr="000D0807" w:rsidRDefault="00575886" w:rsidP="004928C4">
            <w:pPr>
              <w:spacing w:before="120"/>
              <w:jc w:val="center"/>
              <w:rPr>
                <w:rFonts w:cs="Arial"/>
                <w:b/>
              </w:rPr>
            </w:pPr>
            <w:r w:rsidRPr="000D0807">
              <w:rPr>
                <w:rFonts w:cs="Arial"/>
                <w:b/>
              </w:rPr>
              <w:t>Nr.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D3F7" w:themeFill="accent6" w:themeFillShade="E6"/>
          </w:tcPr>
          <w:p w14:paraId="05DF906D" w14:textId="77777777" w:rsidR="00575886" w:rsidRPr="000D0807" w:rsidRDefault="00575886" w:rsidP="004928C4">
            <w:pPr>
              <w:spacing w:before="120"/>
              <w:jc w:val="center"/>
              <w:rPr>
                <w:rFonts w:cs="Arial"/>
                <w:b/>
              </w:rPr>
            </w:pPr>
            <w:r w:rsidRPr="000D0807">
              <w:rPr>
                <w:rFonts w:cs="Arial"/>
                <w:b/>
              </w:rPr>
              <w:t>Bezug</w:t>
            </w:r>
          </w:p>
        </w:tc>
        <w:tc>
          <w:tcPr>
            <w:tcW w:w="3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D3F7" w:themeFill="accent6" w:themeFillShade="E6"/>
          </w:tcPr>
          <w:p w14:paraId="6CB46A74" w14:textId="77777777" w:rsidR="00575886" w:rsidRPr="000D0807" w:rsidRDefault="00575886" w:rsidP="004928C4">
            <w:pPr>
              <w:spacing w:before="120"/>
              <w:jc w:val="center"/>
              <w:rPr>
                <w:rFonts w:cs="Arial"/>
                <w:b/>
              </w:rPr>
            </w:pPr>
            <w:r w:rsidRPr="000D0807">
              <w:rPr>
                <w:rFonts w:cs="Arial"/>
                <w:b/>
              </w:rPr>
              <w:t>Frage des Bieters</w:t>
            </w:r>
          </w:p>
        </w:tc>
      </w:tr>
      <w:tr w:rsidR="00575886" w:rsidRPr="000D0807" w14:paraId="17B99504" w14:textId="77777777" w:rsidTr="00A76CAE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E7A94" w14:textId="77777777" w:rsidR="00575886" w:rsidRPr="000D0807" w:rsidRDefault="00575886" w:rsidP="004928C4">
            <w:pPr>
              <w:spacing w:before="120"/>
              <w:jc w:val="center"/>
              <w:rPr>
                <w:rFonts w:cs="Arial"/>
                <w:b/>
              </w:rPr>
            </w:pPr>
            <w:r w:rsidRPr="000D0807">
              <w:rPr>
                <w:rFonts w:cs="Arial"/>
                <w:b/>
              </w:rPr>
              <w:t>1.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cs="Arial"/>
                <w:sz w:val="20"/>
              </w:rPr>
              <w:id w:val="927311140"/>
              <w:placeholder>
                <w:docPart w:val="23A9BD5D935C426EB4548FE876131668"/>
              </w:placeholder>
              <w:showingPlcHdr/>
            </w:sdtPr>
            <w:sdtContent>
              <w:p w14:paraId="27213FC2" w14:textId="77777777" w:rsidR="00575886" w:rsidRPr="000D0807" w:rsidRDefault="00575886" w:rsidP="004928C4">
                <w:pPr>
                  <w:rPr>
                    <w:rFonts w:cs="Arial"/>
                    <w:sz w:val="20"/>
                  </w:rPr>
                </w:pPr>
                <w:r w:rsidRPr="00575886">
                  <w:rPr>
                    <w:rStyle w:val="Platzhaltertext"/>
                    <w:rFonts w:cs="Arial"/>
                    <w:highlight w:val="yellow"/>
                    <w:shd w:val="clear" w:color="auto" w:fill="BFBFBF" w:themeFill="background1" w:themeFillShade="BF"/>
                  </w:rPr>
                  <w:t>Klicken Sie hier, um Text einzugeben.</w:t>
                </w:r>
              </w:p>
            </w:sdtContent>
          </w:sdt>
          <w:p w14:paraId="4197AD99" w14:textId="77777777" w:rsidR="00575886" w:rsidRPr="000D0807" w:rsidRDefault="00575886" w:rsidP="004928C4">
            <w:pPr>
              <w:spacing w:before="120"/>
              <w:rPr>
                <w:rFonts w:cs="Arial"/>
              </w:rPr>
            </w:pPr>
          </w:p>
        </w:tc>
        <w:tc>
          <w:tcPr>
            <w:tcW w:w="3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cs="Arial"/>
                <w:sz w:val="20"/>
              </w:rPr>
              <w:id w:val="110328723"/>
              <w:placeholder>
                <w:docPart w:val="968BA8ECCE8048D5888FCF31312AE6FB"/>
              </w:placeholder>
              <w:showingPlcHdr/>
            </w:sdtPr>
            <w:sdtContent>
              <w:p w14:paraId="72EBA24B" w14:textId="77777777" w:rsidR="00575886" w:rsidRPr="000D0807" w:rsidRDefault="00575886" w:rsidP="004928C4">
                <w:pPr>
                  <w:rPr>
                    <w:rFonts w:cs="Arial"/>
                    <w:sz w:val="20"/>
                  </w:rPr>
                </w:pPr>
                <w:r w:rsidRPr="00575886">
                  <w:rPr>
                    <w:rStyle w:val="Platzhaltertext"/>
                    <w:rFonts w:cs="Arial"/>
                    <w:highlight w:val="yellow"/>
                    <w:shd w:val="clear" w:color="auto" w:fill="BFBFBF" w:themeFill="background1" w:themeFillShade="BF"/>
                  </w:rPr>
                  <w:t>Klicken Sie hier, um Text einzugeben.</w:t>
                </w:r>
              </w:p>
            </w:sdtContent>
          </w:sdt>
          <w:p w14:paraId="54BDFDAC" w14:textId="77777777" w:rsidR="00575886" w:rsidRPr="000D0807" w:rsidRDefault="00575886" w:rsidP="004928C4">
            <w:pPr>
              <w:spacing w:before="120"/>
              <w:rPr>
                <w:rFonts w:cs="Arial"/>
              </w:rPr>
            </w:pPr>
          </w:p>
        </w:tc>
      </w:tr>
      <w:tr w:rsidR="00575886" w:rsidRPr="000D0807" w14:paraId="3948F972" w14:textId="77777777" w:rsidTr="00A76CAE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672A6" w14:textId="77777777" w:rsidR="00575886" w:rsidRPr="000D0807" w:rsidRDefault="00575886" w:rsidP="004928C4">
            <w:pPr>
              <w:spacing w:before="120"/>
              <w:jc w:val="center"/>
              <w:rPr>
                <w:rFonts w:cs="Arial"/>
                <w:b/>
              </w:rPr>
            </w:pPr>
            <w:r w:rsidRPr="000D0807">
              <w:rPr>
                <w:rFonts w:cs="Arial"/>
                <w:b/>
              </w:rPr>
              <w:t>2.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cs="Arial"/>
                <w:sz w:val="20"/>
              </w:rPr>
              <w:id w:val="-126006825"/>
              <w:placeholder>
                <w:docPart w:val="535744C59D484D38ADF663D2D1C035C6"/>
              </w:placeholder>
              <w:showingPlcHdr/>
            </w:sdtPr>
            <w:sdtContent>
              <w:p w14:paraId="37B92CFC" w14:textId="77777777" w:rsidR="00575886" w:rsidRPr="000D0807" w:rsidRDefault="00575886" w:rsidP="004928C4">
                <w:pPr>
                  <w:rPr>
                    <w:rFonts w:cs="Arial"/>
                    <w:sz w:val="20"/>
                  </w:rPr>
                </w:pPr>
                <w:r w:rsidRPr="00575886">
                  <w:rPr>
                    <w:rStyle w:val="Platzhaltertext"/>
                    <w:rFonts w:cs="Arial"/>
                    <w:highlight w:val="yellow"/>
                    <w:shd w:val="clear" w:color="auto" w:fill="BFBFBF" w:themeFill="background1" w:themeFillShade="BF"/>
                  </w:rPr>
                  <w:t>Klicken Sie hier, um Text einzugeben.</w:t>
                </w:r>
              </w:p>
            </w:sdtContent>
          </w:sdt>
          <w:p w14:paraId="55FFA1DA" w14:textId="77777777" w:rsidR="00575886" w:rsidRPr="000D0807" w:rsidRDefault="00575886" w:rsidP="004928C4">
            <w:pPr>
              <w:spacing w:before="120"/>
              <w:rPr>
                <w:rFonts w:cs="Arial"/>
              </w:rPr>
            </w:pPr>
          </w:p>
        </w:tc>
        <w:tc>
          <w:tcPr>
            <w:tcW w:w="3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cs="Arial"/>
                <w:sz w:val="20"/>
              </w:rPr>
              <w:id w:val="279081908"/>
              <w:placeholder>
                <w:docPart w:val="CE8DEC92DCAA420EBE04ADF2FF0B63F8"/>
              </w:placeholder>
              <w:showingPlcHdr/>
            </w:sdtPr>
            <w:sdtContent>
              <w:p w14:paraId="4AF10E06" w14:textId="77777777" w:rsidR="00575886" w:rsidRPr="000D0807" w:rsidRDefault="00575886" w:rsidP="004928C4">
                <w:pPr>
                  <w:rPr>
                    <w:rFonts w:cs="Arial"/>
                    <w:sz w:val="20"/>
                  </w:rPr>
                </w:pPr>
                <w:r w:rsidRPr="00575886">
                  <w:rPr>
                    <w:rStyle w:val="Platzhaltertext"/>
                    <w:rFonts w:cs="Arial"/>
                    <w:highlight w:val="yellow"/>
                    <w:shd w:val="clear" w:color="auto" w:fill="BFBFBF" w:themeFill="background1" w:themeFillShade="BF"/>
                  </w:rPr>
                  <w:t>Klicken Sie hier, um Text einzugeben.</w:t>
                </w:r>
              </w:p>
            </w:sdtContent>
          </w:sdt>
          <w:p w14:paraId="1CB3D040" w14:textId="77777777" w:rsidR="00575886" w:rsidRPr="000D0807" w:rsidRDefault="00575886" w:rsidP="004928C4">
            <w:pPr>
              <w:spacing w:before="120"/>
              <w:rPr>
                <w:rFonts w:cs="Arial"/>
              </w:rPr>
            </w:pPr>
          </w:p>
        </w:tc>
      </w:tr>
      <w:tr w:rsidR="00575886" w:rsidRPr="000D0807" w14:paraId="6F8543BC" w14:textId="77777777" w:rsidTr="00A76CAE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6E38" w14:textId="77777777" w:rsidR="00575886" w:rsidRPr="000D0807" w:rsidRDefault="00575886" w:rsidP="004928C4">
            <w:pPr>
              <w:spacing w:before="120"/>
              <w:jc w:val="center"/>
              <w:rPr>
                <w:rFonts w:cs="Arial"/>
                <w:b/>
              </w:rPr>
            </w:pPr>
            <w:r w:rsidRPr="000D0807">
              <w:rPr>
                <w:rFonts w:cs="Arial"/>
                <w:b/>
              </w:rPr>
              <w:t>3.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cs="Arial"/>
                <w:sz w:val="20"/>
              </w:rPr>
              <w:id w:val="1837113047"/>
              <w:placeholder>
                <w:docPart w:val="379357901CD54D9AA47C3F0766EE4C7D"/>
              </w:placeholder>
              <w:showingPlcHdr/>
            </w:sdtPr>
            <w:sdtContent>
              <w:p w14:paraId="090F3217" w14:textId="77777777" w:rsidR="00575886" w:rsidRPr="000D0807" w:rsidRDefault="00575886" w:rsidP="004928C4">
                <w:pPr>
                  <w:rPr>
                    <w:rFonts w:cs="Arial"/>
                    <w:sz w:val="20"/>
                  </w:rPr>
                </w:pPr>
                <w:r w:rsidRPr="00575886">
                  <w:rPr>
                    <w:rStyle w:val="Platzhaltertext"/>
                    <w:rFonts w:cs="Arial"/>
                    <w:highlight w:val="yellow"/>
                    <w:shd w:val="clear" w:color="auto" w:fill="BFBFBF" w:themeFill="background1" w:themeFillShade="BF"/>
                  </w:rPr>
                  <w:t>Klicken Sie hier, um Text einzugeben.</w:t>
                </w:r>
              </w:p>
            </w:sdtContent>
          </w:sdt>
          <w:p w14:paraId="2701445E" w14:textId="77777777" w:rsidR="00575886" w:rsidRPr="000D0807" w:rsidRDefault="00575886" w:rsidP="004928C4">
            <w:pPr>
              <w:spacing w:before="120"/>
              <w:rPr>
                <w:rFonts w:cs="Arial"/>
              </w:rPr>
            </w:pPr>
          </w:p>
        </w:tc>
        <w:tc>
          <w:tcPr>
            <w:tcW w:w="3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cs="Arial"/>
                <w:sz w:val="20"/>
              </w:rPr>
              <w:id w:val="-624925140"/>
              <w:placeholder>
                <w:docPart w:val="3496524D8F474EEA88F6ED246A6B509B"/>
              </w:placeholder>
              <w:showingPlcHdr/>
            </w:sdtPr>
            <w:sdtContent>
              <w:p w14:paraId="76A8A3D6" w14:textId="77777777" w:rsidR="00575886" w:rsidRPr="000D0807" w:rsidRDefault="00575886" w:rsidP="004928C4">
                <w:pPr>
                  <w:rPr>
                    <w:rFonts w:cs="Arial"/>
                    <w:sz w:val="20"/>
                  </w:rPr>
                </w:pPr>
                <w:r w:rsidRPr="00575886">
                  <w:rPr>
                    <w:rStyle w:val="Platzhaltertext"/>
                    <w:rFonts w:cs="Arial"/>
                    <w:highlight w:val="yellow"/>
                    <w:shd w:val="clear" w:color="auto" w:fill="BFBFBF" w:themeFill="background1" w:themeFillShade="BF"/>
                  </w:rPr>
                  <w:t>Klicken Sie hier, um Text einzugeben.</w:t>
                </w:r>
              </w:p>
            </w:sdtContent>
          </w:sdt>
          <w:p w14:paraId="3EA232D7" w14:textId="77777777" w:rsidR="00575886" w:rsidRPr="000D0807" w:rsidRDefault="00575886" w:rsidP="004928C4">
            <w:pPr>
              <w:spacing w:before="120"/>
              <w:rPr>
                <w:rFonts w:cs="Arial"/>
              </w:rPr>
            </w:pPr>
          </w:p>
        </w:tc>
      </w:tr>
      <w:tr w:rsidR="00575886" w:rsidRPr="000D0807" w14:paraId="5E66BA0D" w14:textId="77777777" w:rsidTr="00A76CAE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47722" w14:textId="77777777" w:rsidR="00575886" w:rsidRPr="000D0807" w:rsidRDefault="00575886" w:rsidP="004928C4">
            <w:pPr>
              <w:spacing w:before="120"/>
              <w:jc w:val="center"/>
              <w:rPr>
                <w:rFonts w:cs="Arial"/>
                <w:b/>
              </w:rPr>
            </w:pPr>
            <w:r w:rsidRPr="000D0807">
              <w:rPr>
                <w:rFonts w:cs="Arial"/>
                <w:b/>
              </w:rPr>
              <w:t>4.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cs="Arial"/>
                <w:sz w:val="20"/>
              </w:rPr>
              <w:id w:val="1327172257"/>
              <w:placeholder>
                <w:docPart w:val="FE792091C63F4EBC8CF6539466A57C61"/>
              </w:placeholder>
              <w:showingPlcHdr/>
            </w:sdtPr>
            <w:sdtContent>
              <w:p w14:paraId="02DB4CAA" w14:textId="77777777" w:rsidR="00575886" w:rsidRPr="000D0807" w:rsidRDefault="00575886" w:rsidP="004928C4">
                <w:pPr>
                  <w:rPr>
                    <w:rFonts w:cs="Arial"/>
                    <w:sz w:val="20"/>
                  </w:rPr>
                </w:pPr>
                <w:r w:rsidRPr="00575886">
                  <w:rPr>
                    <w:rStyle w:val="Platzhaltertext"/>
                    <w:rFonts w:cs="Arial"/>
                    <w:highlight w:val="yellow"/>
                    <w:shd w:val="clear" w:color="auto" w:fill="BFBFBF" w:themeFill="background1" w:themeFillShade="BF"/>
                  </w:rPr>
                  <w:t>Klicken Sie hier, um Text einzugeben.</w:t>
                </w:r>
              </w:p>
            </w:sdtContent>
          </w:sdt>
          <w:p w14:paraId="3218CC28" w14:textId="77777777" w:rsidR="00575886" w:rsidRPr="000D0807" w:rsidRDefault="00575886" w:rsidP="004928C4">
            <w:pPr>
              <w:spacing w:before="120"/>
              <w:rPr>
                <w:rFonts w:cs="Arial"/>
              </w:rPr>
            </w:pPr>
          </w:p>
        </w:tc>
        <w:tc>
          <w:tcPr>
            <w:tcW w:w="3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cs="Arial"/>
                <w:sz w:val="20"/>
              </w:rPr>
              <w:id w:val="-1958633520"/>
              <w:placeholder>
                <w:docPart w:val="43E81E0FC8384A1592F1760AB4A04176"/>
              </w:placeholder>
              <w:showingPlcHdr/>
            </w:sdtPr>
            <w:sdtContent>
              <w:p w14:paraId="7C5CEF6D" w14:textId="77777777" w:rsidR="00575886" w:rsidRPr="000D0807" w:rsidRDefault="00575886" w:rsidP="004928C4">
                <w:pPr>
                  <w:rPr>
                    <w:rFonts w:cs="Arial"/>
                    <w:sz w:val="20"/>
                  </w:rPr>
                </w:pPr>
                <w:r w:rsidRPr="00575886">
                  <w:rPr>
                    <w:rStyle w:val="Platzhaltertext"/>
                    <w:rFonts w:cs="Arial"/>
                    <w:highlight w:val="yellow"/>
                    <w:shd w:val="clear" w:color="auto" w:fill="BFBFBF" w:themeFill="background1" w:themeFillShade="BF"/>
                  </w:rPr>
                  <w:t>Klicken Sie hier, um Text einzugeben.</w:t>
                </w:r>
              </w:p>
            </w:sdtContent>
          </w:sdt>
          <w:p w14:paraId="145A11BA" w14:textId="77777777" w:rsidR="00575886" w:rsidRPr="000D0807" w:rsidRDefault="00575886" w:rsidP="004928C4">
            <w:pPr>
              <w:spacing w:before="120"/>
              <w:rPr>
                <w:rFonts w:cs="Arial"/>
              </w:rPr>
            </w:pPr>
          </w:p>
        </w:tc>
      </w:tr>
      <w:tr w:rsidR="00575886" w:rsidRPr="000D0807" w14:paraId="3FA57D10" w14:textId="77777777" w:rsidTr="00A76CAE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C6861" w14:textId="77777777" w:rsidR="00575886" w:rsidRPr="000D0807" w:rsidRDefault="00575886" w:rsidP="004928C4">
            <w:pPr>
              <w:spacing w:before="120"/>
              <w:jc w:val="center"/>
              <w:rPr>
                <w:rFonts w:cs="Arial"/>
                <w:b/>
              </w:rPr>
            </w:pPr>
            <w:r w:rsidRPr="000D0807">
              <w:rPr>
                <w:rFonts w:cs="Arial"/>
                <w:b/>
              </w:rPr>
              <w:t>5.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cs="Arial"/>
                <w:sz w:val="20"/>
              </w:rPr>
              <w:id w:val="1306655902"/>
              <w:placeholder>
                <w:docPart w:val="FC97F7125CBD452D9C692CE09E59C7BD"/>
              </w:placeholder>
              <w:showingPlcHdr/>
            </w:sdtPr>
            <w:sdtContent>
              <w:p w14:paraId="5F3D1B0B" w14:textId="77777777" w:rsidR="00575886" w:rsidRPr="000D0807" w:rsidRDefault="00575886" w:rsidP="004928C4">
                <w:pPr>
                  <w:rPr>
                    <w:rFonts w:cs="Arial"/>
                    <w:sz w:val="20"/>
                  </w:rPr>
                </w:pPr>
                <w:r w:rsidRPr="00575886">
                  <w:rPr>
                    <w:rStyle w:val="Platzhaltertext"/>
                    <w:rFonts w:cs="Arial"/>
                    <w:highlight w:val="yellow"/>
                    <w:shd w:val="clear" w:color="auto" w:fill="BFBFBF" w:themeFill="background1" w:themeFillShade="BF"/>
                  </w:rPr>
                  <w:t>Klicken Sie hier, um Text einzugeben.</w:t>
                </w:r>
              </w:p>
            </w:sdtContent>
          </w:sdt>
          <w:p w14:paraId="46434B9D" w14:textId="77777777" w:rsidR="00575886" w:rsidRPr="000D0807" w:rsidRDefault="00575886" w:rsidP="004928C4">
            <w:pPr>
              <w:spacing w:before="120"/>
              <w:rPr>
                <w:rFonts w:cs="Arial"/>
              </w:rPr>
            </w:pPr>
          </w:p>
        </w:tc>
        <w:tc>
          <w:tcPr>
            <w:tcW w:w="3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cs="Arial"/>
                <w:sz w:val="20"/>
              </w:rPr>
              <w:id w:val="1437556142"/>
              <w:placeholder>
                <w:docPart w:val="A11C1B506B9246E4BF405AEE9CE8E4A0"/>
              </w:placeholder>
              <w:showingPlcHdr/>
            </w:sdtPr>
            <w:sdtContent>
              <w:p w14:paraId="1EB89EFA" w14:textId="77777777" w:rsidR="00575886" w:rsidRPr="000D0807" w:rsidRDefault="00575886" w:rsidP="004928C4">
                <w:pPr>
                  <w:rPr>
                    <w:rFonts w:cs="Arial"/>
                    <w:sz w:val="20"/>
                  </w:rPr>
                </w:pPr>
                <w:r w:rsidRPr="00575886">
                  <w:rPr>
                    <w:rStyle w:val="Platzhaltertext"/>
                    <w:rFonts w:cs="Arial"/>
                    <w:highlight w:val="yellow"/>
                    <w:shd w:val="clear" w:color="auto" w:fill="BFBFBF" w:themeFill="background1" w:themeFillShade="BF"/>
                  </w:rPr>
                  <w:t>Klicken Sie hier, um Text einzugeben.</w:t>
                </w:r>
              </w:p>
            </w:sdtContent>
          </w:sdt>
          <w:p w14:paraId="2BB7A79A" w14:textId="77777777" w:rsidR="00575886" w:rsidRPr="000D0807" w:rsidRDefault="00575886" w:rsidP="004928C4">
            <w:pPr>
              <w:spacing w:before="120"/>
              <w:rPr>
                <w:rFonts w:cs="Arial"/>
              </w:rPr>
            </w:pPr>
          </w:p>
        </w:tc>
      </w:tr>
    </w:tbl>
    <w:p w14:paraId="29273250" w14:textId="6243D34B" w:rsidR="00CE26CC" w:rsidRDefault="00CE26CC" w:rsidP="00CE26CC">
      <w:pPr>
        <w:tabs>
          <w:tab w:val="left" w:pos="3505"/>
        </w:tabs>
      </w:pPr>
    </w:p>
    <w:p w14:paraId="54724905" w14:textId="77777777" w:rsidR="00E00FB8" w:rsidRPr="00E00FB8" w:rsidRDefault="00E00FB8" w:rsidP="00E00FB8"/>
    <w:p w14:paraId="1C6956CB" w14:textId="77777777" w:rsidR="00E00FB8" w:rsidRPr="00E00FB8" w:rsidRDefault="00E00FB8" w:rsidP="00E00FB8"/>
    <w:p w14:paraId="22744CDE" w14:textId="77777777" w:rsidR="00E00FB8" w:rsidRPr="00E00FB8" w:rsidRDefault="00E00FB8" w:rsidP="00E00FB8"/>
    <w:p w14:paraId="3F10C8AB" w14:textId="65533A4B" w:rsidR="00E00FB8" w:rsidRDefault="00E00FB8" w:rsidP="00D00AD1">
      <w:pPr>
        <w:tabs>
          <w:tab w:val="left" w:pos="1985"/>
          <w:tab w:val="left" w:pos="3510"/>
        </w:tabs>
      </w:pPr>
    </w:p>
    <w:p w14:paraId="46849B1B" w14:textId="77777777" w:rsidR="002B415B" w:rsidRDefault="002B415B" w:rsidP="002B415B"/>
    <w:p w14:paraId="591ED525" w14:textId="0EE3C190" w:rsidR="002B415B" w:rsidRPr="002B415B" w:rsidRDefault="002B415B" w:rsidP="002B415B">
      <w:pPr>
        <w:tabs>
          <w:tab w:val="left" w:pos="1930"/>
        </w:tabs>
      </w:pPr>
      <w:r>
        <w:tab/>
      </w:r>
    </w:p>
    <w:sectPr w:rsidR="002B415B" w:rsidRPr="002B415B" w:rsidSect="00A073B4">
      <w:headerReference w:type="default" r:id="rId11"/>
      <w:footerReference w:type="default" r:id="rId12"/>
      <w:headerReference w:type="first" r:id="rId13"/>
      <w:type w:val="continuous"/>
      <w:pgSz w:w="11906" w:h="16838" w:code="9"/>
      <w:pgMar w:top="1418" w:right="1418" w:bottom="567" w:left="1418" w:header="1134" w:footer="5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3A444A" w14:textId="77777777" w:rsidR="001653FE" w:rsidRDefault="001653FE" w:rsidP="00062AE7">
      <w:pPr>
        <w:spacing w:after="0" w:line="240" w:lineRule="auto"/>
      </w:pPr>
      <w:r>
        <w:separator/>
      </w:r>
    </w:p>
  </w:endnote>
  <w:endnote w:type="continuationSeparator" w:id="0">
    <w:p w14:paraId="79E3A28E" w14:textId="77777777" w:rsidR="001653FE" w:rsidRDefault="001653FE" w:rsidP="00062A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 Light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E0ACFB" w14:textId="2D9E01AC" w:rsidR="00995D9B" w:rsidRPr="00995D9B" w:rsidRDefault="00995D9B">
    <w:pPr>
      <w:pStyle w:val="Fuzeile"/>
      <w:rPr>
        <w:sz w:val="16"/>
        <w:szCs w:val="16"/>
      </w:rPr>
    </w:pPr>
    <w:r w:rsidRPr="00995D9B">
      <w:rPr>
        <w:sz w:val="16"/>
        <w:szCs w:val="16"/>
      </w:rPr>
      <w:fldChar w:fldCharType="begin"/>
    </w:r>
    <w:r w:rsidRPr="00995D9B">
      <w:rPr>
        <w:sz w:val="16"/>
        <w:szCs w:val="16"/>
      </w:rPr>
      <w:instrText xml:space="preserve"> FILENAME   \* MERGEFORMAT </w:instrText>
    </w:r>
    <w:r w:rsidRPr="00995D9B">
      <w:rPr>
        <w:sz w:val="16"/>
        <w:szCs w:val="16"/>
      </w:rPr>
      <w:fldChar w:fldCharType="separate"/>
    </w:r>
    <w:r w:rsidR="00320696">
      <w:rPr>
        <w:noProof/>
        <w:sz w:val="16"/>
        <w:szCs w:val="16"/>
      </w:rPr>
      <w:t>KVBS2_711.00_AUU_TNW FB01 Bewerberfragen 713.02 BIM-M_f_20260518</w:t>
    </w:r>
    <w:r w:rsidRPr="00995D9B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E7C22E" w14:textId="77777777" w:rsidR="001653FE" w:rsidRDefault="001653FE" w:rsidP="00062AE7">
      <w:pPr>
        <w:spacing w:after="0" w:line="240" w:lineRule="auto"/>
      </w:pPr>
      <w:r>
        <w:separator/>
      </w:r>
    </w:p>
  </w:footnote>
  <w:footnote w:type="continuationSeparator" w:id="0">
    <w:p w14:paraId="305E13D7" w14:textId="77777777" w:rsidR="001653FE" w:rsidRDefault="001653FE" w:rsidP="00062A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Look w:val="04A0" w:firstRow="1" w:lastRow="0" w:firstColumn="1" w:lastColumn="0" w:noHBand="0" w:noVBand="1"/>
    </w:tblPr>
    <w:tblGrid>
      <w:gridCol w:w="1413"/>
      <w:gridCol w:w="5670"/>
      <w:gridCol w:w="1977"/>
    </w:tblGrid>
    <w:tr w:rsidR="004E56BE" w14:paraId="58F49223" w14:textId="77777777" w:rsidTr="00651F26">
      <w:trPr>
        <w:trHeight w:val="558"/>
      </w:trPr>
      <w:tc>
        <w:tcPr>
          <w:tcW w:w="1413" w:type="dxa"/>
          <w:vMerge w:val="restart"/>
          <w:tcBorders>
            <w:top w:val="single" w:sz="4" w:space="0" w:color="009FE3" w:themeColor="accent1"/>
            <w:left w:val="single" w:sz="4" w:space="0" w:color="009FE3" w:themeColor="accent1"/>
            <w:right w:val="single" w:sz="4" w:space="0" w:color="009FE3" w:themeColor="accent1"/>
          </w:tcBorders>
          <w:vAlign w:val="center"/>
        </w:tcPr>
        <w:p w14:paraId="1D1BE93C" w14:textId="77777777" w:rsidR="004E56BE" w:rsidRPr="00121251" w:rsidRDefault="004E56BE" w:rsidP="004E56BE">
          <w:pPr>
            <w:pStyle w:val="Kopfzeile"/>
            <w:jc w:val="center"/>
            <w:rPr>
              <w:b/>
              <w:bCs/>
              <w:color w:val="009FE3" w:themeColor="accent1"/>
            </w:rPr>
          </w:pPr>
          <w:r w:rsidRPr="00121251">
            <w:rPr>
              <w:b/>
              <w:bCs/>
              <w:color w:val="009FE3" w:themeColor="accent1"/>
            </w:rPr>
            <w:t>Formblatt</w:t>
          </w:r>
        </w:p>
        <w:p w14:paraId="52CF7092" w14:textId="27C8B166" w:rsidR="004E56BE" w:rsidRPr="00121251" w:rsidRDefault="004E56BE" w:rsidP="004E56BE">
          <w:pPr>
            <w:pStyle w:val="Kopfzeile"/>
            <w:jc w:val="center"/>
            <w:rPr>
              <w:b/>
              <w:bCs/>
              <w:color w:val="009FE3" w:themeColor="accent1"/>
              <w:sz w:val="44"/>
              <w:szCs w:val="44"/>
            </w:rPr>
          </w:pPr>
          <w:r w:rsidRPr="00121251">
            <w:rPr>
              <w:b/>
              <w:bCs/>
              <w:color w:val="009FE3" w:themeColor="accent1"/>
              <w:sz w:val="44"/>
              <w:szCs w:val="44"/>
            </w:rPr>
            <w:t>0</w:t>
          </w:r>
          <w:r>
            <w:rPr>
              <w:b/>
              <w:bCs/>
              <w:color w:val="009FE3" w:themeColor="accent1"/>
              <w:sz w:val="44"/>
              <w:szCs w:val="44"/>
            </w:rPr>
            <w:t>1</w:t>
          </w:r>
        </w:p>
      </w:tc>
      <w:tc>
        <w:tcPr>
          <w:tcW w:w="5670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  <w:vAlign w:val="center"/>
        </w:tcPr>
        <w:p w14:paraId="7B1E7FB4" w14:textId="3D0E4235" w:rsidR="004E56BE" w:rsidRPr="008B4442" w:rsidRDefault="004E56BE" w:rsidP="004E56BE">
          <w:pPr>
            <w:pStyle w:val="Kopfzeile"/>
            <w:jc w:val="left"/>
            <w:rPr>
              <w:color w:val="009FE3" w:themeColor="accent1"/>
              <w:sz w:val="32"/>
              <w:szCs w:val="32"/>
            </w:rPr>
          </w:pPr>
          <w:r>
            <w:rPr>
              <w:color w:val="009FE3" w:themeColor="accent1"/>
              <w:sz w:val="32"/>
              <w:szCs w:val="32"/>
            </w:rPr>
            <w:t>Bewerberfragen</w:t>
          </w:r>
        </w:p>
      </w:tc>
      <w:tc>
        <w:tcPr>
          <w:tcW w:w="1977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5C162775" w14:textId="77777777" w:rsidR="004E56BE" w:rsidRDefault="004E56BE" w:rsidP="004E56BE">
          <w:pPr>
            <w:pStyle w:val="Kopfzeile"/>
            <w:jc w:val="left"/>
            <w:rPr>
              <w:color w:val="666F7A" w:themeColor="text2"/>
            </w:rPr>
          </w:pPr>
          <w:r w:rsidRPr="00596EB1">
            <w:rPr>
              <w:noProof/>
              <w:color w:val="666F7A" w:themeColor="text2"/>
              <w:sz w:val="20"/>
              <w:szCs w:val="20"/>
            </w:rPr>
            <w:drawing>
              <wp:anchor distT="0" distB="0" distL="114300" distR="114300" simplePos="0" relativeHeight="251663360" behindDoc="0" locked="0" layoutInCell="1" allowOverlap="1" wp14:anchorId="62745FB9" wp14:editId="258928B5">
                <wp:simplePos x="0" y="0"/>
                <wp:positionH relativeFrom="margin">
                  <wp:posOffset>-36177</wp:posOffset>
                </wp:positionH>
                <wp:positionV relativeFrom="paragraph">
                  <wp:posOffset>29097</wp:posOffset>
                </wp:positionV>
                <wp:extent cx="1192714" cy="296116"/>
                <wp:effectExtent l="0" t="0" r="7620" b="8890"/>
                <wp:wrapNone/>
                <wp:docPr id="686349660" name="Grafik 686349660" descr="Ein Bild, das Text, Schrift, Logo, Screenshot enthält.&#10;&#10;Automatisch generierte Beschreibu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86349660" name="Grafik 686349660" descr="Ein Bild, das Text, Schrift, Logo, Screenshot enthält.&#10;&#10;Automatisch generierte Beschreibu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92714" cy="29611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tr w:rsidR="004E56BE" w14:paraId="640FF328" w14:textId="77777777" w:rsidTr="00651F26">
      <w:trPr>
        <w:trHeight w:val="548"/>
      </w:trPr>
      <w:tc>
        <w:tcPr>
          <w:tcW w:w="1413" w:type="dxa"/>
          <w:vMerge/>
          <w:tcBorders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3997325D" w14:textId="77777777" w:rsidR="004E56BE" w:rsidRPr="00121251" w:rsidRDefault="004E56BE" w:rsidP="004E56BE">
          <w:pPr>
            <w:pStyle w:val="Kopfzeile"/>
            <w:jc w:val="center"/>
            <w:rPr>
              <w:b/>
              <w:bCs/>
              <w:color w:val="009FE3" w:themeColor="accent1"/>
            </w:rPr>
          </w:pPr>
        </w:p>
      </w:tc>
      <w:tc>
        <w:tcPr>
          <w:tcW w:w="5670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  <w:vAlign w:val="center"/>
        </w:tcPr>
        <w:p w14:paraId="7873F7F8" w14:textId="77777777" w:rsidR="004E56BE" w:rsidRDefault="004E56BE" w:rsidP="004E56BE">
          <w:pPr>
            <w:pStyle w:val="Kopfzeile"/>
            <w:jc w:val="left"/>
            <w:rPr>
              <w:color w:val="666F7A" w:themeColor="text2"/>
            </w:rPr>
          </w:pPr>
          <w:r>
            <w:rPr>
              <w:color w:val="666F7A" w:themeColor="text2"/>
            </w:rPr>
            <w:t xml:space="preserve">Vergabenummer: </w:t>
          </w:r>
          <w:sdt>
            <w:sdtPr>
              <w:rPr>
                <w:color w:val="666F7A" w:themeColor="text2"/>
              </w:rPr>
              <w:id w:val="-1715259929"/>
              <w:placeholder>
                <w:docPart w:val="5C8C4B4B10FE452B8CFB3DF0FA398F3C"/>
              </w:placeholder>
              <w:showingPlcHdr/>
            </w:sdtPr>
            <w:sdtContent>
              <w:r w:rsidRPr="005A1220">
                <w:rPr>
                  <w:color w:val="666F7A" w:themeColor="text2"/>
                  <w:highlight w:val="yellow"/>
                </w:rPr>
                <w:t>Klicken Sie hier, um Text einzugeben.</w:t>
              </w:r>
            </w:sdtContent>
          </w:sdt>
        </w:p>
      </w:tc>
      <w:tc>
        <w:tcPr>
          <w:tcW w:w="1977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  <w:vAlign w:val="center"/>
        </w:tcPr>
        <w:p w14:paraId="13FCCB4D" w14:textId="77777777" w:rsidR="004E56BE" w:rsidRDefault="004E56BE" w:rsidP="004E56BE">
          <w:pPr>
            <w:pStyle w:val="Kopfzeile"/>
            <w:jc w:val="center"/>
            <w:rPr>
              <w:color w:val="666F7A" w:themeColor="text2"/>
            </w:rPr>
          </w:pPr>
          <w:r>
            <w:rPr>
              <w:color w:val="666F7A" w:themeColor="text2"/>
            </w:rPr>
            <w:t xml:space="preserve">Seite </w:t>
          </w:r>
          <w:r>
            <w:rPr>
              <w:color w:val="666F7A" w:themeColor="text2"/>
            </w:rPr>
            <w:fldChar w:fldCharType="begin"/>
          </w:r>
          <w:r>
            <w:rPr>
              <w:color w:val="666F7A" w:themeColor="text2"/>
            </w:rPr>
            <w:instrText xml:space="preserve"> PAGE  \* Arabic  \* MERGEFORMAT </w:instrText>
          </w:r>
          <w:r>
            <w:rPr>
              <w:color w:val="666F7A" w:themeColor="text2"/>
            </w:rPr>
            <w:fldChar w:fldCharType="separate"/>
          </w:r>
          <w:r>
            <w:rPr>
              <w:color w:val="666F7A" w:themeColor="text2"/>
            </w:rPr>
            <w:t>1</w:t>
          </w:r>
          <w:r>
            <w:rPr>
              <w:color w:val="666F7A" w:themeColor="text2"/>
            </w:rPr>
            <w:fldChar w:fldCharType="end"/>
          </w:r>
          <w:r>
            <w:rPr>
              <w:color w:val="666F7A" w:themeColor="text2"/>
            </w:rPr>
            <w:t xml:space="preserve"> von </w:t>
          </w:r>
          <w:r>
            <w:rPr>
              <w:color w:val="666F7A" w:themeColor="text2"/>
            </w:rPr>
            <w:fldChar w:fldCharType="begin"/>
          </w:r>
          <w:r>
            <w:rPr>
              <w:color w:val="666F7A" w:themeColor="text2"/>
            </w:rPr>
            <w:instrText xml:space="preserve"> NUMPAGES  \* Arabic  \* MERGEFORMAT </w:instrText>
          </w:r>
          <w:r>
            <w:rPr>
              <w:color w:val="666F7A" w:themeColor="text2"/>
            </w:rPr>
            <w:fldChar w:fldCharType="separate"/>
          </w:r>
          <w:r>
            <w:rPr>
              <w:color w:val="666F7A" w:themeColor="text2"/>
            </w:rPr>
            <w:t>1</w:t>
          </w:r>
          <w:r>
            <w:rPr>
              <w:color w:val="666F7A" w:themeColor="text2"/>
            </w:rPr>
            <w:fldChar w:fldCharType="end"/>
          </w:r>
        </w:p>
      </w:tc>
    </w:tr>
  </w:tbl>
  <w:p w14:paraId="52F0297C" w14:textId="77777777" w:rsidR="004E56BE" w:rsidRDefault="004E56BE" w:rsidP="004E56B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Look w:val="04A0" w:firstRow="1" w:lastRow="0" w:firstColumn="1" w:lastColumn="0" w:noHBand="0" w:noVBand="1"/>
    </w:tblPr>
    <w:tblGrid>
      <w:gridCol w:w="1353"/>
      <w:gridCol w:w="5327"/>
      <w:gridCol w:w="2380"/>
    </w:tblGrid>
    <w:tr w:rsidR="00121251" w14:paraId="60714E57" w14:textId="77777777" w:rsidTr="00BE0648">
      <w:trPr>
        <w:trHeight w:val="558"/>
      </w:trPr>
      <w:tc>
        <w:tcPr>
          <w:tcW w:w="1413" w:type="dxa"/>
          <w:vMerge w:val="restart"/>
          <w:tcBorders>
            <w:top w:val="single" w:sz="4" w:space="0" w:color="009FE3" w:themeColor="accent1"/>
            <w:left w:val="single" w:sz="4" w:space="0" w:color="009FE3" w:themeColor="accent1"/>
            <w:right w:val="single" w:sz="4" w:space="0" w:color="009FE3" w:themeColor="accent1"/>
          </w:tcBorders>
        </w:tcPr>
        <w:p w14:paraId="0E6A57D1" w14:textId="77777777" w:rsidR="00121251" w:rsidRPr="00121251" w:rsidRDefault="00121251" w:rsidP="00B645C8">
          <w:pPr>
            <w:pStyle w:val="Kopfzeile"/>
            <w:jc w:val="left"/>
            <w:rPr>
              <w:b/>
              <w:bCs/>
              <w:color w:val="009FE3" w:themeColor="accent1"/>
            </w:rPr>
          </w:pPr>
          <w:r w:rsidRPr="00121251">
            <w:rPr>
              <w:b/>
              <w:bCs/>
              <w:color w:val="009FE3" w:themeColor="accent1"/>
            </w:rPr>
            <w:t>Formblatt</w:t>
          </w:r>
        </w:p>
        <w:p w14:paraId="4C18F07A" w14:textId="20B7947D" w:rsidR="00121251" w:rsidRPr="00121251" w:rsidRDefault="00121251" w:rsidP="00121251">
          <w:pPr>
            <w:pStyle w:val="Kopfzeile"/>
            <w:jc w:val="center"/>
            <w:rPr>
              <w:b/>
              <w:bCs/>
              <w:color w:val="009FE3" w:themeColor="accent1"/>
              <w:sz w:val="44"/>
              <w:szCs w:val="44"/>
            </w:rPr>
          </w:pPr>
          <w:r w:rsidRPr="00121251">
            <w:rPr>
              <w:b/>
              <w:bCs/>
              <w:color w:val="009FE3" w:themeColor="accent1"/>
              <w:sz w:val="44"/>
              <w:szCs w:val="44"/>
            </w:rPr>
            <w:t>01</w:t>
          </w:r>
        </w:p>
      </w:tc>
      <w:tc>
        <w:tcPr>
          <w:tcW w:w="5670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73CE4C89" w14:textId="3C6BBD42" w:rsidR="00121251" w:rsidRPr="008B4442" w:rsidRDefault="00121251" w:rsidP="00B645C8">
          <w:pPr>
            <w:pStyle w:val="Kopfzeile"/>
            <w:jc w:val="left"/>
            <w:rPr>
              <w:color w:val="009FE3" w:themeColor="accent1"/>
              <w:sz w:val="32"/>
              <w:szCs w:val="32"/>
            </w:rPr>
          </w:pPr>
          <w:r w:rsidRPr="008B4442">
            <w:rPr>
              <w:color w:val="009FE3" w:themeColor="accent1"/>
              <w:sz w:val="32"/>
              <w:szCs w:val="32"/>
            </w:rPr>
            <w:t>Bewerberfragen</w:t>
          </w:r>
        </w:p>
      </w:tc>
      <w:tc>
        <w:tcPr>
          <w:tcW w:w="1977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4C5B2A44" w14:textId="702BE681" w:rsidR="00121251" w:rsidRDefault="00121251" w:rsidP="00B645C8">
          <w:pPr>
            <w:pStyle w:val="Kopfzeile"/>
            <w:jc w:val="left"/>
            <w:rPr>
              <w:color w:val="666F7A" w:themeColor="text2"/>
            </w:rPr>
          </w:pPr>
          <w:r w:rsidRPr="00596EB1">
            <w:rPr>
              <w:noProof/>
              <w:color w:val="666F7A" w:themeColor="text2"/>
              <w:sz w:val="20"/>
              <w:szCs w:val="20"/>
            </w:rPr>
            <w:drawing>
              <wp:anchor distT="0" distB="0" distL="114300" distR="114300" simplePos="0" relativeHeight="251661312" behindDoc="0" locked="0" layoutInCell="1" allowOverlap="1" wp14:anchorId="31D311B0" wp14:editId="1C265823">
                <wp:simplePos x="0" y="0"/>
                <wp:positionH relativeFrom="margin">
                  <wp:posOffset>-36177</wp:posOffset>
                </wp:positionH>
                <wp:positionV relativeFrom="paragraph">
                  <wp:posOffset>29097</wp:posOffset>
                </wp:positionV>
                <wp:extent cx="1192714" cy="296116"/>
                <wp:effectExtent l="0" t="0" r="7620" b="8890"/>
                <wp:wrapNone/>
                <wp:docPr id="67943551" name="Grafik 6794355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92714" cy="29611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tr w:rsidR="00121251" w14:paraId="7096C9E7" w14:textId="77777777" w:rsidTr="00BE0648">
      <w:trPr>
        <w:trHeight w:val="548"/>
      </w:trPr>
      <w:tc>
        <w:tcPr>
          <w:tcW w:w="1413" w:type="dxa"/>
          <w:vMerge/>
          <w:tcBorders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75D73F10" w14:textId="2838A8E4" w:rsidR="00121251" w:rsidRPr="00121251" w:rsidRDefault="00121251" w:rsidP="00121251">
          <w:pPr>
            <w:pStyle w:val="Kopfzeile"/>
            <w:jc w:val="center"/>
            <w:rPr>
              <w:b/>
              <w:bCs/>
              <w:color w:val="009FE3" w:themeColor="accent1"/>
            </w:rPr>
          </w:pPr>
        </w:p>
      </w:tc>
      <w:tc>
        <w:tcPr>
          <w:tcW w:w="5670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5D9B3263" w14:textId="096FA376" w:rsidR="00121251" w:rsidRDefault="008B4442" w:rsidP="00B645C8">
          <w:pPr>
            <w:pStyle w:val="Kopfzeile"/>
            <w:jc w:val="left"/>
            <w:rPr>
              <w:color w:val="666F7A" w:themeColor="text2"/>
            </w:rPr>
          </w:pPr>
          <w:r>
            <w:rPr>
              <w:color w:val="666F7A" w:themeColor="text2"/>
            </w:rPr>
            <w:t>Vergabenummer: KVBS1_713.02_2024.01</w:t>
          </w:r>
        </w:p>
      </w:tc>
      <w:tc>
        <w:tcPr>
          <w:tcW w:w="1977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25E8D742" w14:textId="6156D69D" w:rsidR="00121251" w:rsidRDefault="00121251" w:rsidP="00B645C8">
          <w:pPr>
            <w:pStyle w:val="Kopfzeile"/>
            <w:jc w:val="left"/>
            <w:rPr>
              <w:color w:val="666F7A" w:themeColor="text2"/>
            </w:rPr>
          </w:pPr>
          <w:r>
            <w:rPr>
              <w:color w:val="666F7A" w:themeColor="text2"/>
            </w:rPr>
            <w:t xml:space="preserve">Seite </w:t>
          </w:r>
          <w:r w:rsidR="00515400">
            <w:rPr>
              <w:color w:val="666F7A" w:themeColor="text2"/>
            </w:rPr>
            <w:fldChar w:fldCharType="begin"/>
          </w:r>
          <w:r w:rsidR="00515400">
            <w:rPr>
              <w:color w:val="666F7A" w:themeColor="text2"/>
            </w:rPr>
            <w:instrText xml:space="preserve"> AUTONUM  \* Arabic </w:instrText>
          </w:r>
          <w:r w:rsidR="00515400">
            <w:rPr>
              <w:color w:val="666F7A" w:themeColor="text2"/>
            </w:rPr>
            <w:fldChar w:fldCharType="end"/>
          </w:r>
        </w:p>
      </w:tc>
    </w:tr>
  </w:tbl>
  <w:p w14:paraId="290AEBC2" w14:textId="2F7E80E5" w:rsidR="00596EB1" w:rsidRPr="00596EB1" w:rsidRDefault="00596EB1" w:rsidP="00596EB1">
    <w:pPr>
      <w:pStyle w:val="Kopfzeile"/>
      <w:jc w:val="left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21.75pt;height:21.75pt" o:bullet="t">
        <v:imagedata r:id="rId1" o:title="CD_Material_20191107_Aufzaehlungszeichen"/>
      </v:shape>
    </w:pict>
  </w:numPicBullet>
  <w:abstractNum w:abstractNumId="0" w15:restartNumberingAfterBreak="0">
    <w:nsid w:val="11C15542"/>
    <w:multiLevelType w:val="multilevel"/>
    <w:tmpl w:val="E2AEDEF0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12A623D8"/>
    <w:multiLevelType w:val="hybridMultilevel"/>
    <w:tmpl w:val="7B3C4CC6"/>
    <w:lvl w:ilvl="0" w:tplc="67B4E782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235E25"/>
    <w:multiLevelType w:val="multilevel"/>
    <w:tmpl w:val="2B6650CA"/>
    <w:lvl w:ilvl="0">
      <w:start w:val="1"/>
      <w:numFmt w:val="decimal"/>
      <w:pStyle w:val="berschrift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berschrift2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berschrift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berschrift31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23011BBD"/>
    <w:multiLevelType w:val="hybridMultilevel"/>
    <w:tmpl w:val="FB3001A0"/>
    <w:lvl w:ilvl="0" w:tplc="ADA65D7C">
      <w:start w:val="1"/>
      <w:numFmt w:val="bullet"/>
      <w:pStyle w:val="Listenabsatz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5C6645E"/>
    <w:multiLevelType w:val="hybridMultilevel"/>
    <w:tmpl w:val="48F442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2D0B97"/>
    <w:multiLevelType w:val="hybridMultilevel"/>
    <w:tmpl w:val="BC580EFC"/>
    <w:lvl w:ilvl="0" w:tplc="3300EDB8">
      <w:start w:val="1"/>
      <w:numFmt w:val="decimal"/>
      <w:pStyle w:val="Anhangberschrift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8965FE"/>
    <w:multiLevelType w:val="hybridMultilevel"/>
    <w:tmpl w:val="4076474C"/>
    <w:lvl w:ilvl="0" w:tplc="91341E44">
      <w:start w:val="1"/>
      <w:numFmt w:val="decimal"/>
      <w:pStyle w:val="TabelleAufzhlung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3C1E13"/>
    <w:multiLevelType w:val="hybridMultilevel"/>
    <w:tmpl w:val="1F94E2D4"/>
    <w:lvl w:ilvl="0" w:tplc="7D9AFFA0">
      <w:start w:val="1"/>
      <w:numFmt w:val="bullet"/>
      <w:pStyle w:val="Aufzhlung"/>
      <w:lvlText w:val="■"/>
      <w:lvlJc w:val="left"/>
      <w:pPr>
        <w:ind w:left="720" w:hanging="360"/>
      </w:pPr>
      <w:rPr>
        <w:rFonts w:ascii="Segoe UI" w:hAnsi="Segoe UI" w:hint="default"/>
        <w:color w:val="009FE3" w:themeColor="accent1"/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CD6B70"/>
    <w:multiLevelType w:val="multilevel"/>
    <w:tmpl w:val="25AA61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C0724BC"/>
    <w:multiLevelType w:val="multilevel"/>
    <w:tmpl w:val="25AA61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CF07A9B"/>
    <w:multiLevelType w:val="hybridMultilevel"/>
    <w:tmpl w:val="FE98C98E"/>
    <w:lvl w:ilvl="0" w:tplc="E9C4A340">
      <w:start w:val="1"/>
      <w:numFmt w:val="decimal"/>
      <w:pStyle w:val="ListenabsatzNummerierung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61554A9"/>
    <w:multiLevelType w:val="hybridMultilevel"/>
    <w:tmpl w:val="41663D18"/>
    <w:lvl w:ilvl="0" w:tplc="012E98A6">
      <w:start w:val="1"/>
      <w:numFmt w:val="bullet"/>
      <w:lvlText w:val="■"/>
      <w:lvlJc w:val="left"/>
      <w:pPr>
        <w:ind w:left="720" w:hanging="360"/>
      </w:pPr>
      <w:rPr>
        <w:rFonts w:ascii="Segoe UI" w:hAnsi="Segoe UI" w:hint="default"/>
        <w:color w:val="009FE3" w:themeColor="accent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C7423E"/>
    <w:multiLevelType w:val="hybridMultilevel"/>
    <w:tmpl w:val="19A6689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8299567">
    <w:abstractNumId w:val="6"/>
  </w:num>
  <w:num w:numId="2" w16cid:durableId="20136143">
    <w:abstractNumId w:val="6"/>
    <w:lvlOverride w:ilvl="0">
      <w:startOverride w:val="1"/>
    </w:lvlOverride>
  </w:num>
  <w:num w:numId="3" w16cid:durableId="1244755585">
    <w:abstractNumId w:val="6"/>
    <w:lvlOverride w:ilvl="0">
      <w:startOverride w:val="1"/>
    </w:lvlOverride>
  </w:num>
  <w:num w:numId="4" w16cid:durableId="1643659075">
    <w:abstractNumId w:val="1"/>
  </w:num>
  <w:num w:numId="5" w16cid:durableId="1862157343">
    <w:abstractNumId w:val="12"/>
  </w:num>
  <w:num w:numId="6" w16cid:durableId="780491728">
    <w:abstractNumId w:val="8"/>
  </w:num>
  <w:num w:numId="7" w16cid:durableId="2134442403">
    <w:abstractNumId w:val="9"/>
  </w:num>
  <w:num w:numId="8" w16cid:durableId="638800464">
    <w:abstractNumId w:val="0"/>
  </w:num>
  <w:num w:numId="9" w16cid:durableId="10694252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38121804">
    <w:abstractNumId w:val="2"/>
  </w:num>
  <w:num w:numId="11" w16cid:durableId="165322090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85503997">
    <w:abstractNumId w:val="3"/>
  </w:num>
  <w:num w:numId="13" w16cid:durableId="1727989183">
    <w:abstractNumId w:val="10"/>
  </w:num>
  <w:num w:numId="14" w16cid:durableId="1353528937">
    <w:abstractNumId w:val="5"/>
  </w:num>
  <w:num w:numId="15" w16cid:durableId="854265301">
    <w:abstractNumId w:val="4"/>
  </w:num>
  <w:num w:numId="16" w16cid:durableId="418404739">
    <w:abstractNumId w:val="11"/>
  </w:num>
  <w:num w:numId="17" w16cid:durableId="46350298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7431"/>
    <w:rsid w:val="00002F2A"/>
    <w:rsid w:val="000057F7"/>
    <w:rsid w:val="000063E1"/>
    <w:rsid w:val="000235E2"/>
    <w:rsid w:val="00023E9C"/>
    <w:rsid w:val="00024E08"/>
    <w:rsid w:val="00024FB0"/>
    <w:rsid w:val="00050C4A"/>
    <w:rsid w:val="00062AE7"/>
    <w:rsid w:val="00066975"/>
    <w:rsid w:val="00090C53"/>
    <w:rsid w:val="00094F93"/>
    <w:rsid w:val="00095B93"/>
    <w:rsid w:val="000A00EF"/>
    <w:rsid w:val="000B4365"/>
    <w:rsid w:val="000C6AFA"/>
    <w:rsid w:val="000D1688"/>
    <w:rsid w:val="000E0016"/>
    <w:rsid w:val="000F3F22"/>
    <w:rsid w:val="0010210A"/>
    <w:rsid w:val="001030DD"/>
    <w:rsid w:val="00107E6E"/>
    <w:rsid w:val="001154AF"/>
    <w:rsid w:val="00121251"/>
    <w:rsid w:val="001235F7"/>
    <w:rsid w:val="0012375D"/>
    <w:rsid w:val="00127143"/>
    <w:rsid w:val="001365D7"/>
    <w:rsid w:val="00136E7C"/>
    <w:rsid w:val="00137163"/>
    <w:rsid w:val="001475A2"/>
    <w:rsid w:val="00155EA7"/>
    <w:rsid w:val="001622E9"/>
    <w:rsid w:val="001653FE"/>
    <w:rsid w:val="00166C2B"/>
    <w:rsid w:val="00192178"/>
    <w:rsid w:val="001932B8"/>
    <w:rsid w:val="001A7CDE"/>
    <w:rsid w:val="001B6176"/>
    <w:rsid w:val="001D3A4A"/>
    <w:rsid w:val="002019CB"/>
    <w:rsid w:val="00213AEE"/>
    <w:rsid w:val="00223207"/>
    <w:rsid w:val="002329D0"/>
    <w:rsid w:val="002409EE"/>
    <w:rsid w:val="00247A12"/>
    <w:rsid w:val="002559C1"/>
    <w:rsid w:val="00270155"/>
    <w:rsid w:val="00274EB0"/>
    <w:rsid w:val="00286977"/>
    <w:rsid w:val="00287856"/>
    <w:rsid w:val="002A2EA4"/>
    <w:rsid w:val="002B1408"/>
    <w:rsid w:val="002B415B"/>
    <w:rsid w:val="002C1A76"/>
    <w:rsid w:val="002C2B77"/>
    <w:rsid w:val="002D5344"/>
    <w:rsid w:val="002D7B95"/>
    <w:rsid w:val="002E5C90"/>
    <w:rsid w:val="002F0F3D"/>
    <w:rsid w:val="00310F3F"/>
    <w:rsid w:val="00320696"/>
    <w:rsid w:val="0033216E"/>
    <w:rsid w:val="0033605B"/>
    <w:rsid w:val="003360E6"/>
    <w:rsid w:val="00337B1F"/>
    <w:rsid w:val="0036219F"/>
    <w:rsid w:val="0036593C"/>
    <w:rsid w:val="00367C18"/>
    <w:rsid w:val="003912D1"/>
    <w:rsid w:val="003969F8"/>
    <w:rsid w:val="003A164A"/>
    <w:rsid w:val="003E5A47"/>
    <w:rsid w:val="003E71BC"/>
    <w:rsid w:val="004104D2"/>
    <w:rsid w:val="00417D72"/>
    <w:rsid w:val="00423D84"/>
    <w:rsid w:val="0042634B"/>
    <w:rsid w:val="004312AC"/>
    <w:rsid w:val="004352F0"/>
    <w:rsid w:val="00437C29"/>
    <w:rsid w:val="004548D5"/>
    <w:rsid w:val="0046428A"/>
    <w:rsid w:val="00494E36"/>
    <w:rsid w:val="00495C8F"/>
    <w:rsid w:val="004B610E"/>
    <w:rsid w:val="004B7325"/>
    <w:rsid w:val="004D5218"/>
    <w:rsid w:val="004E56BE"/>
    <w:rsid w:val="004F7431"/>
    <w:rsid w:val="0050248C"/>
    <w:rsid w:val="00515400"/>
    <w:rsid w:val="00522BCC"/>
    <w:rsid w:val="0053042E"/>
    <w:rsid w:val="00532769"/>
    <w:rsid w:val="00542F59"/>
    <w:rsid w:val="00544DA5"/>
    <w:rsid w:val="005664D4"/>
    <w:rsid w:val="00567FCF"/>
    <w:rsid w:val="00573238"/>
    <w:rsid w:val="00574620"/>
    <w:rsid w:val="00575886"/>
    <w:rsid w:val="00575AFC"/>
    <w:rsid w:val="005859BD"/>
    <w:rsid w:val="00593364"/>
    <w:rsid w:val="00596EB1"/>
    <w:rsid w:val="005A52AC"/>
    <w:rsid w:val="005B3682"/>
    <w:rsid w:val="005C738D"/>
    <w:rsid w:val="005D15ED"/>
    <w:rsid w:val="005E6892"/>
    <w:rsid w:val="00603134"/>
    <w:rsid w:val="00607A42"/>
    <w:rsid w:val="00616900"/>
    <w:rsid w:val="00621555"/>
    <w:rsid w:val="00647F29"/>
    <w:rsid w:val="006673EB"/>
    <w:rsid w:val="00671DB6"/>
    <w:rsid w:val="00673125"/>
    <w:rsid w:val="00682943"/>
    <w:rsid w:val="00685C92"/>
    <w:rsid w:val="006904B5"/>
    <w:rsid w:val="006A71AF"/>
    <w:rsid w:val="006D1292"/>
    <w:rsid w:val="006D4EA3"/>
    <w:rsid w:val="006F607A"/>
    <w:rsid w:val="006F6C7C"/>
    <w:rsid w:val="007049CB"/>
    <w:rsid w:val="007051EF"/>
    <w:rsid w:val="007151C4"/>
    <w:rsid w:val="007159C1"/>
    <w:rsid w:val="00731199"/>
    <w:rsid w:val="00731D36"/>
    <w:rsid w:val="00732D0A"/>
    <w:rsid w:val="007564A3"/>
    <w:rsid w:val="00760C81"/>
    <w:rsid w:val="007651F5"/>
    <w:rsid w:val="007B1EF0"/>
    <w:rsid w:val="007B2ACF"/>
    <w:rsid w:val="007D3D75"/>
    <w:rsid w:val="007F141C"/>
    <w:rsid w:val="007F5C53"/>
    <w:rsid w:val="0084231A"/>
    <w:rsid w:val="00885625"/>
    <w:rsid w:val="00893F7D"/>
    <w:rsid w:val="008A07D7"/>
    <w:rsid w:val="008B4442"/>
    <w:rsid w:val="008C289A"/>
    <w:rsid w:val="008E1004"/>
    <w:rsid w:val="008E3F0B"/>
    <w:rsid w:val="008E7B2B"/>
    <w:rsid w:val="0091561A"/>
    <w:rsid w:val="00922DD3"/>
    <w:rsid w:val="00933DE4"/>
    <w:rsid w:val="009360ED"/>
    <w:rsid w:val="00937B18"/>
    <w:rsid w:val="009573CF"/>
    <w:rsid w:val="00961F1B"/>
    <w:rsid w:val="00981649"/>
    <w:rsid w:val="00995D9B"/>
    <w:rsid w:val="00997681"/>
    <w:rsid w:val="00997A8C"/>
    <w:rsid w:val="009A06DF"/>
    <w:rsid w:val="009B7B84"/>
    <w:rsid w:val="009C2F15"/>
    <w:rsid w:val="009D6E5B"/>
    <w:rsid w:val="00A01B9C"/>
    <w:rsid w:val="00A020DC"/>
    <w:rsid w:val="00A066D3"/>
    <w:rsid w:val="00A073B4"/>
    <w:rsid w:val="00A07474"/>
    <w:rsid w:val="00A15ACE"/>
    <w:rsid w:val="00A4240F"/>
    <w:rsid w:val="00A51DAB"/>
    <w:rsid w:val="00A560BA"/>
    <w:rsid w:val="00A74C9E"/>
    <w:rsid w:val="00A76CAE"/>
    <w:rsid w:val="00AA098A"/>
    <w:rsid w:val="00AA19D0"/>
    <w:rsid w:val="00AC243C"/>
    <w:rsid w:val="00AC32EB"/>
    <w:rsid w:val="00AE7B02"/>
    <w:rsid w:val="00AF2789"/>
    <w:rsid w:val="00B12A7A"/>
    <w:rsid w:val="00B14E15"/>
    <w:rsid w:val="00B20428"/>
    <w:rsid w:val="00B20969"/>
    <w:rsid w:val="00B322D4"/>
    <w:rsid w:val="00B36EF8"/>
    <w:rsid w:val="00B61402"/>
    <w:rsid w:val="00B645C8"/>
    <w:rsid w:val="00B728B8"/>
    <w:rsid w:val="00B73CD7"/>
    <w:rsid w:val="00B87EC2"/>
    <w:rsid w:val="00B97A93"/>
    <w:rsid w:val="00BA5C60"/>
    <w:rsid w:val="00BB030D"/>
    <w:rsid w:val="00BB4924"/>
    <w:rsid w:val="00BD05F3"/>
    <w:rsid w:val="00BD3DB1"/>
    <w:rsid w:val="00BE0648"/>
    <w:rsid w:val="00BF5467"/>
    <w:rsid w:val="00C3498E"/>
    <w:rsid w:val="00C42271"/>
    <w:rsid w:val="00C428E8"/>
    <w:rsid w:val="00C55708"/>
    <w:rsid w:val="00C565BB"/>
    <w:rsid w:val="00C610FE"/>
    <w:rsid w:val="00C67998"/>
    <w:rsid w:val="00C80904"/>
    <w:rsid w:val="00C8565F"/>
    <w:rsid w:val="00C91624"/>
    <w:rsid w:val="00C91E28"/>
    <w:rsid w:val="00C95CC3"/>
    <w:rsid w:val="00CB1127"/>
    <w:rsid w:val="00CB4E8A"/>
    <w:rsid w:val="00CE26CC"/>
    <w:rsid w:val="00D00AD1"/>
    <w:rsid w:val="00D02ED8"/>
    <w:rsid w:val="00D25A81"/>
    <w:rsid w:val="00D4557F"/>
    <w:rsid w:val="00D52031"/>
    <w:rsid w:val="00D54582"/>
    <w:rsid w:val="00D64D50"/>
    <w:rsid w:val="00D74AA6"/>
    <w:rsid w:val="00D7796C"/>
    <w:rsid w:val="00DA0DCA"/>
    <w:rsid w:val="00DA1E8F"/>
    <w:rsid w:val="00DB56E0"/>
    <w:rsid w:val="00DC0E1F"/>
    <w:rsid w:val="00DC53A9"/>
    <w:rsid w:val="00DD69B4"/>
    <w:rsid w:val="00E00FB8"/>
    <w:rsid w:val="00E0266C"/>
    <w:rsid w:val="00E47B5E"/>
    <w:rsid w:val="00E63686"/>
    <w:rsid w:val="00E87E64"/>
    <w:rsid w:val="00EB1359"/>
    <w:rsid w:val="00F04DED"/>
    <w:rsid w:val="00F05B51"/>
    <w:rsid w:val="00F06274"/>
    <w:rsid w:val="00F12788"/>
    <w:rsid w:val="00F15DF0"/>
    <w:rsid w:val="00F1740C"/>
    <w:rsid w:val="00F210F1"/>
    <w:rsid w:val="00F245A0"/>
    <w:rsid w:val="00F37E0C"/>
    <w:rsid w:val="00F4335E"/>
    <w:rsid w:val="00F54BCC"/>
    <w:rsid w:val="00F5569F"/>
    <w:rsid w:val="00F71828"/>
    <w:rsid w:val="00F732A1"/>
    <w:rsid w:val="00F861B7"/>
    <w:rsid w:val="00FB4070"/>
    <w:rsid w:val="00FB5E61"/>
    <w:rsid w:val="00FC5D45"/>
    <w:rsid w:val="00FD0EE1"/>
    <w:rsid w:val="00FE1861"/>
    <w:rsid w:val="00FE2368"/>
    <w:rsid w:val="00FF1CF0"/>
    <w:rsid w:val="00FF3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A64DAE"/>
  <w15:chartTrackingRefBased/>
  <w15:docId w15:val="{AD71923B-1010-4D0F-99C6-DDD6C5A93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A71AF"/>
    <w:pPr>
      <w:spacing w:after="120" w:line="312" w:lineRule="auto"/>
      <w:jc w:val="both"/>
    </w:pPr>
    <w:rPr>
      <w:rFonts w:ascii="Segoe UI" w:hAnsi="Segoe UI"/>
      <w:color w:val="000000"/>
      <w:lang w:val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542F59"/>
    <w:pPr>
      <w:keepNext/>
      <w:keepLines/>
      <w:numPr>
        <w:numId w:val="10"/>
      </w:numPr>
      <w:spacing w:before="480" w:after="0"/>
      <w:outlineLvl w:val="0"/>
    </w:pPr>
    <w:rPr>
      <w:rFonts w:ascii="Segoe UI Semibold" w:eastAsiaTheme="majorEastAsia" w:hAnsi="Segoe UI Semibold" w:cstheme="majorBidi"/>
      <w:color w:val="00B0F0"/>
      <w:sz w:val="32"/>
      <w:szCs w:val="32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2329D0"/>
    <w:pPr>
      <w:keepNext/>
      <w:keepLines/>
      <w:numPr>
        <w:ilvl w:val="1"/>
        <w:numId w:val="10"/>
      </w:numPr>
      <w:spacing w:before="240"/>
      <w:outlineLvl w:val="1"/>
    </w:pPr>
    <w:rPr>
      <w:rFonts w:ascii="Segoe UI Semibold" w:eastAsiaTheme="majorEastAsia" w:hAnsi="Segoe UI Semibold" w:cstheme="majorBidi"/>
      <w:color w:val="00B0F0"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85C92"/>
    <w:pPr>
      <w:keepNext/>
      <w:keepLines/>
      <w:numPr>
        <w:ilvl w:val="2"/>
        <w:numId w:val="10"/>
      </w:numPr>
      <w:spacing w:before="360"/>
      <w:outlineLvl w:val="2"/>
    </w:pPr>
    <w:rPr>
      <w:rFonts w:eastAsiaTheme="majorEastAsia" w:cstheme="majorBidi"/>
      <w:color w:val="00B0F0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1475A2"/>
    <w:pPr>
      <w:keepNext/>
      <w:keepLines/>
      <w:spacing w:before="40" w:after="0"/>
      <w:outlineLvl w:val="3"/>
    </w:pPr>
    <w:rPr>
      <w:rFonts w:ascii="Segoe UI Semibold" w:eastAsiaTheme="majorEastAsia" w:hAnsi="Segoe UI Semibold" w:cstheme="majorBidi"/>
      <w:iCs/>
      <w:color w:val="009FE3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D4557F"/>
    <w:pPr>
      <w:keepNext/>
      <w:keepLines/>
      <w:spacing w:before="40" w:after="0"/>
      <w:outlineLvl w:val="4"/>
    </w:pPr>
    <w:rPr>
      <w:rFonts w:ascii="Segoe UI Semibold" w:eastAsiaTheme="majorEastAsia" w:hAnsi="Segoe UI Semibold" w:cstheme="majorBidi"/>
      <w:color w:val="666F7A" w:themeColor="text1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A74C9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4E71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542F59"/>
    <w:rPr>
      <w:rFonts w:ascii="Segoe UI Semibold" w:eastAsiaTheme="majorEastAsia" w:hAnsi="Segoe UI Semibold" w:cstheme="majorBidi"/>
      <w:color w:val="00B0F0"/>
      <w:sz w:val="32"/>
      <w:szCs w:val="32"/>
      <w:lang w:val="de-DE"/>
    </w:rPr>
  </w:style>
  <w:style w:type="paragraph" w:styleId="Kopfzeile">
    <w:name w:val="header"/>
    <w:basedOn w:val="Standard"/>
    <w:link w:val="KopfzeileZchn"/>
    <w:uiPriority w:val="99"/>
    <w:unhideWhenUsed/>
    <w:rsid w:val="00062AE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62AE7"/>
    <w:rPr>
      <w:color w:val="666F7A" w:themeColor="text1"/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062AE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62AE7"/>
    <w:rPr>
      <w:color w:val="666F7A" w:themeColor="text1"/>
      <w:lang w:val="de-DE"/>
    </w:rPr>
  </w:style>
  <w:style w:type="table" w:styleId="Tabellenraster">
    <w:name w:val="Table Grid"/>
    <w:basedOn w:val="NormaleTabelle"/>
    <w:uiPriority w:val="39"/>
    <w:rsid w:val="00D74A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EinfacheTabelle2">
    <w:name w:val="Plain Table 2"/>
    <w:basedOn w:val="NormaleTabelle"/>
    <w:uiPriority w:val="42"/>
    <w:rsid w:val="00287856"/>
    <w:pPr>
      <w:spacing w:after="0" w:line="240" w:lineRule="auto"/>
    </w:pPr>
    <w:tblPr>
      <w:tblStyleRowBandSize w:val="1"/>
      <w:tblStyleColBandSize w:val="1"/>
      <w:tblBorders>
        <w:top w:val="single" w:sz="4" w:space="0" w:color="B0B6BD" w:themeColor="text1" w:themeTint="80"/>
        <w:bottom w:val="single" w:sz="4" w:space="0" w:color="B0B6BD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B0B6BD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B0B6BD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B0B6BD" w:themeColor="text1" w:themeTint="80"/>
          <w:right w:val="single" w:sz="4" w:space="0" w:color="B0B6BD" w:themeColor="text1" w:themeTint="80"/>
        </w:tcBorders>
      </w:tcPr>
    </w:tblStylePr>
    <w:tblStylePr w:type="band2Vert">
      <w:tblPr/>
      <w:tcPr>
        <w:tcBorders>
          <w:left w:val="single" w:sz="4" w:space="0" w:color="B0B6BD" w:themeColor="text1" w:themeTint="80"/>
          <w:right w:val="single" w:sz="4" w:space="0" w:color="B0B6BD" w:themeColor="text1" w:themeTint="80"/>
        </w:tcBorders>
      </w:tcPr>
    </w:tblStylePr>
    <w:tblStylePr w:type="band1Horz">
      <w:tblPr/>
      <w:tcPr>
        <w:tcBorders>
          <w:top w:val="single" w:sz="4" w:space="0" w:color="B0B6BD" w:themeColor="text1" w:themeTint="80"/>
          <w:bottom w:val="single" w:sz="4" w:space="0" w:color="B0B6BD" w:themeColor="text1" w:themeTint="80"/>
        </w:tcBorders>
      </w:tcPr>
    </w:tblStylePr>
  </w:style>
  <w:style w:type="table" w:styleId="Gitternetztabelle1hellAkzent4">
    <w:name w:val="Grid Table 1 Light Accent 4"/>
    <w:basedOn w:val="NormaleTabelle"/>
    <w:uiPriority w:val="46"/>
    <w:rsid w:val="00287856"/>
    <w:pPr>
      <w:spacing w:after="0" w:line="240" w:lineRule="auto"/>
    </w:pPr>
    <w:tblPr>
      <w:tblStyleRowBandSize w:val="1"/>
      <w:tblStyleColBandSize w:val="1"/>
      <w:tblBorders>
        <w:top w:val="single" w:sz="4" w:space="0" w:color="A4AFDF" w:themeColor="accent4" w:themeTint="66"/>
        <w:left w:val="single" w:sz="4" w:space="0" w:color="A4AFDF" w:themeColor="accent4" w:themeTint="66"/>
        <w:bottom w:val="single" w:sz="4" w:space="0" w:color="A4AFDF" w:themeColor="accent4" w:themeTint="66"/>
        <w:right w:val="single" w:sz="4" w:space="0" w:color="A4AFDF" w:themeColor="accent4" w:themeTint="66"/>
        <w:insideH w:val="single" w:sz="4" w:space="0" w:color="A4AFDF" w:themeColor="accent4" w:themeTint="66"/>
        <w:insideV w:val="single" w:sz="4" w:space="0" w:color="A4AFDF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7788D0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7788D0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rotokollTabellelinks">
    <w:name w:val="Protokoll Tabelle links"/>
    <w:basedOn w:val="Standard"/>
    <w:qFormat/>
    <w:rsid w:val="00C8565F"/>
    <w:pPr>
      <w:spacing w:after="0" w:line="240" w:lineRule="auto"/>
    </w:pPr>
    <w:rPr>
      <w:b/>
    </w:rPr>
  </w:style>
  <w:style w:type="paragraph" w:customStyle="1" w:styleId="ProtokollTabellerechts">
    <w:name w:val="Protokoll Tabelle rechts"/>
    <w:basedOn w:val="Standard"/>
    <w:qFormat/>
    <w:rsid w:val="00893F7D"/>
    <w:pPr>
      <w:spacing w:after="0" w:line="240" w:lineRule="auto"/>
    </w:pPr>
    <w:rPr>
      <w:szCs w:val="20"/>
    </w:rPr>
  </w:style>
  <w:style w:type="table" w:styleId="TabellemithellemGitternetz">
    <w:name w:val="Grid Table Light"/>
    <w:basedOn w:val="NormaleTabelle"/>
    <w:uiPriority w:val="40"/>
    <w:rsid w:val="00893F7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TabelleKopfzeile">
    <w:name w:val="Tabelle Kopfzeile"/>
    <w:basedOn w:val="Standard"/>
    <w:autoRedefine/>
    <w:qFormat/>
    <w:rsid w:val="00270155"/>
    <w:pPr>
      <w:spacing w:before="120" w:after="0"/>
      <w:jc w:val="left"/>
    </w:pPr>
    <w:rPr>
      <w:b/>
      <w:color w:val="666F7A" w:themeColor="text1"/>
    </w:rPr>
  </w:style>
  <w:style w:type="paragraph" w:customStyle="1" w:styleId="TabelleAufzhlung">
    <w:name w:val="Tabelle Aufzählung"/>
    <w:basedOn w:val="ProtokollTabellelinks"/>
    <w:qFormat/>
    <w:rsid w:val="00685C92"/>
    <w:pPr>
      <w:numPr>
        <w:numId w:val="1"/>
      </w:numPr>
      <w:spacing w:after="120" w:line="360" w:lineRule="auto"/>
      <w:ind w:left="714" w:hanging="357"/>
      <w:jc w:val="left"/>
    </w:pPr>
  </w:style>
  <w:style w:type="paragraph" w:customStyle="1" w:styleId="TabelleFlietext">
    <w:name w:val="Tabelle Fließtext"/>
    <w:basedOn w:val="ProtokollTabellelinks"/>
    <w:qFormat/>
    <w:rsid w:val="00C8565F"/>
    <w:pPr>
      <w:spacing w:before="120" w:after="120" w:line="360" w:lineRule="auto"/>
    </w:pPr>
    <w:rPr>
      <w:b w:val="0"/>
    </w:rPr>
  </w:style>
  <w:style w:type="paragraph" w:customStyle="1" w:styleId="Titelberschrift1">
    <w:name w:val="Titel Überschrift 1"/>
    <w:qFormat/>
    <w:rsid w:val="002019CB"/>
    <w:pPr>
      <w:spacing w:before="4320"/>
      <w:jc w:val="center"/>
    </w:pPr>
    <w:rPr>
      <w:rFonts w:ascii="Segoe UI" w:eastAsiaTheme="majorEastAsia" w:hAnsi="Segoe UI" w:cstheme="majorBidi"/>
      <w:b/>
      <w:color w:val="FFFFFF"/>
      <w:sz w:val="48"/>
      <w:szCs w:val="44"/>
      <w:lang w:val="de-DE"/>
    </w:rPr>
  </w:style>
  <w:style w:type="paragraph" w:customStyle="1" w:styleId="berschriftInhaltsverzeichnis">
    <w:name w:val="Überschrift Inhaltsverzeichnis"/>
    <w:basedOn w:val="berschrift1"/>
    <w:qFormat/>
    <w:rsid w:val="002019CB"/>
    <w:pPr>
      <w:numPr>
        <w:numId w:val="0"/>
      </w:numPr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2329D0"/>
    <w:rPr>
      <w:rFonts w:ascii="Segoe UI Semibold" w:eastAsiaTheme="majorEastAsia" w:hAnsi="Segoe UI Semibold" w:cstheme="majorBidi"/>
      <w:color w:val="00B0F0"/>
      <w:sz w:val="24"/>
      <w:szCs w:val="26"/>
      <w:lang w:val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85C92"/>
    <w:rPr>
      <w:rFonts w:ascii="Segoe UI" w:eastAsiaTheme="majorEastAsia" w:hAnsi="Segoe UI" w:cstheme="majorBidi"/>
      <w:color w:val="00B0F0"/>
      <w:sz w:val="24"/>
      <w:szCs w:val="24"/>
      <w:lang w:val="de-DE"/>
    </w:rPr>
  </w:style>
  <w:style w:type="paragraph" w:styleId="Listenabsatz">
    <w:name w:val="List Paragraph"/>
    <w:aliases w:val="Listenabsatz Aufzählung"/>
    <w:basedOn w:val="Standard"/>
    <w:link w:val="ListenabsatzZchn"/>
    <w:uiPriority w:val="34"/>
    <w:qFormat/>
    <w:rsid w:val="00685C92"/>
    <w:pPr>
      <w:numPr>
        <w:numId w:val="12"/>
      </w:numPr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685C92"/>
    <w:pPr>
      <w:numPr>
        <w:numId w:val="0"/>
      </w:numPr>
      <w:spacing w:after="360" w:line="259" w:lineRule="auto"/>
      <w:outlineLvl w:val="9"/>
    </w:pPr>
    <w:rPr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37C29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37C29"/>
    <w:pPr>
      <w:spacing w:after="100"/>
      <w:ind w:left="220"/>
    </w:pPr>
  </w:style>
  <w:style w:type="paragraph" w:styleId="Verzeichnis3">
    <w:name w:val="toc 3"/>
    <w:basedOn w:val="Standard"/>
    <w:next w:val="Standard"/>
    <w:autoRedefine/>
    <w:uiPriority w:val="39"/>
    <w:unhideWhenUsed/>
    <w:rsid w:val="00437C29"/>
    <w:pPr>
      <w:spacing w:after="100"/>
      <w:ind w:left="440"/>
    </w:pPr>
  </w:style>
  <w:style w:type="character" w:styleId="Hyperlink">
    <w:name w:val="Hyperlink"/>
    <w:basedOn w:val="Absatz-Standardschriftart"/>
    <w:uiPriority w:val="99"/>
    <w:unhideWhenUsed/>
    <w:rsid w:val="00437C29"/>
    <w:rPr>
      <w:color w:val="009FE3" w:themeColor="hyperlink"/>
      <w:u w:val="single"/>
    </w:rPr>
  </w:style>
  <w:style w:type="paragraph" w:customStyle="1" w:styleId="ListenabsatzNummerierung">
    <w:name w:val="Listenabsatz Nummerierung"/>
    <w:basedOn w:val="Listenabsatz"/>
    <w:qFormat/>
    <w:rsid w:val="00DC53A9"/>
    <w:pPr>
      <w:numPr>
        <w:numId w:val="13"/>
      </w:numPr>
    </w:pPr>
  </w:style>
  <w:style w:type="paragraph" w:customStyle="1" w:styleId="TitelDatum">
    <w:name w:val="Titel Datum"/>
    <w:basedOn w:val="Standard"/>
    <w:qFormat/>
    <w:rsid w:val="00A01B9C"/>
    <w:pPr>
      <w:spacing w:after="1800"/>
      <w:jc w:val="center"/>
    </w:pPr>
    <w:rPr>
      <w:rFonts w:ascii="Segoe UI Semibold" w:hAnsi="Segoe UI Semibold"/>
      <w:color w:val="FFFFFF"/>
    </w:rPr>
  </w:style>
  <w:style w:type="character" w:styleId="Platzhaltertext">
    <w:name w:val="Placeholder Text"/>
    <w:basedOn w:val="Absatz-Standardschriftart"/>
    <w:uiPriority w:val="99"/>
    <w:semiHidden/>
    <w:rsid w:val="008C289A"/>
    <w:rPr>
      <w:color w:val="808080"/>
    </w:rPr>
  </w:style>
  <w:style w:type="paragraph" w:styleId="Beschriftung">
    <w:name w:val="caption"/>
    <w:basedOn w:val="Standard"/>
    <w:next w:val="Standard"/>
    <w:uiPriority w:val="35"/>
    <w:unhideWhenUsed/>
    <w:qFormat/>
    <w:rsid w:val="002C1A76"/>
    <w:pPr>
      <w:spacing w:before="120" w:after="200" w:line="240" w:lineRule="auto"/>
    </w:pPr>
    <w:rPr>
      <w:iCs/>
      <w:sz w:val="18"/>
      <w:szCs w:val="18"/>
    </w:rPr>
  </w:style>
  <w:style w:type="paragraph" w:styleId="Titel">
    <w:name w:val="Title"/>
    <w:basedOn w:val="Standard"/>
    <w:next w:val="Standard"/>
    <w:link w:val="TitelZchn"/>
    <w:uiPriority w:val="10"/>
    <w:qFormat/>
    <w:rsid w:val="00542F59"/>
    <w:pPr>
      <w:spacing w:after="0" w:line="240" w:lineRule="auto"/>
      <w:contextualSpacing/>
    </w:pPr>
    <w:rPr>
      <w:rFonts w:eastAsiaTheme="majorEastAsia" w:cstheme="majorBidi"/>
      <w:color w:val="auto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542F59"/>
    <w:rPr>
      <w:rFonts w:ascii="Segoe UI" w:eastAsiaTheme="majorEastAsia" w:hAnsi="Segoe UI" w:cstheme="majorBidi"/>
      <w:spacing w:val="-10"/>
      <w:kern w:val="28"/>
      <w:sz w:val="56"/>
      <w:szCs w:val="56"/>
      <w:lang w:val="de-DE"/>
    </w:rPr>
  </w:style>
  <w:style w:type="paragraph" w:styleId="Abbildungsverzeichnis">
    <w:name w:val="table of figures"/>
    <w:basedOn w:val="Standard"/>
    <w:next w:val="Standard"/>
    <w:uiPriority w:val="99"/>
    <w:unhideWhenUsed/>
    <w:rsid w:val="00574620"/>
    <w:pPr>
      <w:spacing w:after="0"/>
    </w:pPr>
  </w:style>
  <w:style w:type="paragraph" w:customStyle="1" w:styleId="Verzeichnisseberschrift">
    <w:name w:val="Verzeichnisse Überschrift"/>
    <w:basedOn w:val="berschrift1"/>
    <w:qFormat/>
    <w:rsid w:val="002019CB"/>
    <w:pPr>
      <w:numPr>
        <w:numId w:val="0"/>
      </w:numPr>
      <w:tabs>
        <w:tab w:val="right" w:leader="dot" w:pos="9060"/>
      </w:tabs>
    </w:pPr>
  </w:style>
  <w:style w:type="table" w:styleId="Listentabelle4Akzent2">
    <w:name w:val="List Table 4 Accent 2"/>
    <w:basedOn w:val="NormaleTabelle"/>
    <w:uiPriority w:val="49"/>
    <w:rsid w:val="002C1A76"/>
    <w:pPr>
      <w:spacing w:after="0" w:line="240" w:lineRule="auto"/>
    </w:pPr>
    <w:tblPr>
      <w:tblStyleRowBandSize w:val="1"/>
      <w:tblStyleColBandSize w:val="1"/>
      <w:tblBorders>
        <w:top w:val="single" w:sz="4" w:space="0" w:color="FFF172" w:themeColor="accent2" w:themeTint="99"/>
        <w:left w:val="single" w:sz="4" w:space="0" w:color="FFF172" w:themeColor="accent2" w:themeTint="99"/>
        <w:bottom w:val="single" w:sz="4" w:space="0" w:color="FFF172" w:themeColor="accent2" w:themeTint="99"/>
        <w:right w:val="single" w:sz="4" w:space="0" w:color="FFF172" w:themeColor="accent2" w:themeTint="99"/>
        <w:insideH w:val="single" w:sz="4" w:space="0" w:color="FFF172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E915" w:themeColor="accent2"/>
          <w:left w:val="single" w:sz="4" w:space="0" w:color="FFE915" w:themeColor="accent2"/>
          <w:bottom w:val="single" w:sz="4" w:space="0" w:color="FFE915" w:themeColor="accent2"/>
          <w:right w:val="single" w:sz="4" w:space="0" w:color="FFE915" w:themeColor="accent2"/>
          <w:insideH w:val="nil"/>
        </w:tcBorders>
        <w:shd w:val="clear" w:color="auto" w:fill="FFE915" w:themeFill="accent2"/>
      </w:tcPr>
    </w:tblStylePr>
    <w:tblStylePr w:type="lastRow">
      <w:rPr>
        <w:b/>
        <w:bCs/>
      </w:rPr>
      <w:tblPr/>
      <w:tcPr>
        <w:tcBorders>
          <w:top w:val="double" w:sz="4" w:space="0" w:color="FFF172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AD0" w:themeFill="accent2" w:themeFillTint="33"/>
      </w:tcPr>
    </w:tblStylePr>
    <w:tblStylePr w:type="band1Horz">
      <w:tblPr/>
      <w:tcPr>
        <w:shd w:val="clear" w:color="auto" w:fill="FFFAD0" w:themeFill="accent2" w:themeFillTint="33"/>
      </w:tcPr>
    </w:tblStylePr>
  </w:style>
  <w:style w:type="table" w:styleId="Listentabelle4Akzent3">
    <w:name w:val="List Table 4 Accent 3"/>
    <w:basedOn w:val="NormaleTabelle"/>
    <w:uiPriority w:val="49"/>
    <w:rsid w:val="002C1A76"/>
    <w:pPr>
      <w:spacing w:after="0" w:line="240" w:lineRule="auto"/>
    </w:pPr>
    <w:tblPr>
      <w:tblStyleRowBandSize w:val="1"/>
      <w:tblStyleColBandSize w:val="1"/>
      <w:tblBorders>
        <w:top w:val="single" w:sz="4" w:space="0" w:color="94D485" w:themeColor="accent3" w:themeTint="99"/>
        <w:left w:val="single" w:sz="4" w:space="0" w:color="94D485" w:themeColor="accent3" w:themeTint="99"/>
        <w:bottom w:val="single" w:sz="4" w:space="0" w:color="94D485" w:themeColor="accent3" w:themeTint="99"/>
        <w:right w:val="single" w:sz="4" w:space="0" w:color="94D485" w:themeColor="accent3" w:themeTint="99"/>
        <w:insideH w:val="single" w:sz="4" w:space="0" w:color="94D485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3B03D" w:themeColor="accent3"/>
          <w:left w:val="single" w:sz="4" w:space="0" w:color="53B03D" w:themeColor="accent3"/>
          <w:bottom w:val="single" w:sz="4" w:space="0" w:color="53B03D" w:themeColor="accent3"/>
          <w:right w:val="single" w:sz="4" w:space="0" w:color="53B03D" w:themeColor="accent3"/>
          <w:insideH w:val="nil"/>
        </w:tcBorders>
        <w:shd w:val="clear" w:color="auto" w:fill="53B03D" w:themeFill="accent3"/>
      </w:tcPr>
    </w:tblStylePr>
    <w:tblStylePr w:type="lastRow">
      <w:rPr>
        <w:b/>
        <w:bCs/>
      </w:rPr>
      <w:tblPr/>
      <w:tcPr>
        <w:tcBorders>
          <w:top w:val="double" w:sz="4" w:space="0" w:color="94D48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F1D6" w:themeFill="accent3" w:themeFillTint="33"/>
      </w:tcPr>
    </w:tblStylePr>
    <w:tblStylePr w:type="band1Horz">
      <w:tblPr/>
      <w:tcPr>
        <w:shd w:val="clear" w:color="auto" w:fill="DBF1D6" w:themeFill="accent3" w:themeFillTint="33"/>
      </w:tcPr>
    </w:tblStylePr>
  </w:style>
  <w:style w:type="paragraph" w:customStyle="1" w:styleId="Anhangberschrift">
    <w:name w:val="Anhang Überschrift"/>
    <w:basedOn w:val="berschrift1"/>
    <w:qFormat/>
    <w:rsid w:val="00D25A81"/>
    <w:pPr>
      <w:numPr>
        <w:numId w:val="14"/>
      </w:numPr>
    </w:pPr>
  </w:style>
  <w:style w:type="table" w:styleId="Listentabelle3Akzent2">
    <w:name w:val="List Table 3 Accent 2"/>
    <w:basedOn w:val="NormaleTabelle"/>
    <w:uiPriority w:val="48"/>
    <w:rsid w:val="000063E1"/>
    <w:pPr>
      <w:spacing w:after="0" w:line="240" w:lineRule="auto"/>
    </w:pPr>
    <w:tblPr>
      <w:tblStyleRowBandSize w:val="1"/>
      <w:tblStyleColBandSize w:val="1"/>
      <w:tblBorders>
        <w:top w:val="single" w:sz="4" w:space="0" w:color="FFE915" w:themeColor="accent2"/>
        <w:left w:val="single" w:sz="4" w:space="0" w:color="FFE915" w:themeColor="accent2"/>
        <w:bottom w:val="single" w:sz="4" w:space="0" w:color="FFE915" w:themeColor="accent2"/>
        <w:right w:val="single" w:sz="4" w:space="0" w:color="FFE915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E915" w:themeFill="accent2"/>
      </w:tcPr>
    </w:tblStylePr>
    <w:tblStylePr w:type="lastRow">
      <w:rPr>
        <w:b/>
        <w:bCs/>
      </w:rPr>
      <w:tblPr/>
      <w:tcPr>
        <w:tcBorders>
          <w:top w:val="double" w:sz="4" w:space="0" w:color="FFE915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E915" w:themeColor="accent2"/>
          <w:right w:val="single" w:sz="4" w:space="0" w:color="FFE915" w:themeColor="accent2"/>
        </w:tcBorders>
      </w:tcPr>
    </w:tblStylePr>
    <w:tblStylePr w:type="band1Horz">
      <w:tblPr/>
      <w:tcPr>
        <w:tcBorders>
          <w:top w:val="single" w:sz="4" w:space="0" w:color="FFE915" w:themeColor="accent2"/>
          <w:bottom w:val="single" w:sz="4" w:space="0" w:color="FFE915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E915" w:themeColor="accent2"/>
          <w:left w:val="nil"/>
        </w:tcBorders>
      </w:tcPr>
    </w:tblStylePr>
    <w:tblStylePr w:type="swCell">
      <w:tblPr/>
      <w:tcPr>
        <w:tcBorders>
          <w:top w:val="double" w:sz="4" w:space="0" w:color="FFE915" w:themeColor="accent2"/>
          <w:right w:val="nil"/>
        </w:tcBorders>
      </w:tcPr>
    </w:tblStylePr>
  </w:style>
  <w:style w:type="character" w:customStyle="1" w:styleId="FlietextHervorhebung">
    <w:name w:val="Fließtext Hervorhebung"/>
    <w:basedOn w:val="Absatz-Standardschriftart"/>
    <w:uiPriority w:val="1"/>
    <w:qFormat/>
    <w:rsid w:val="00542F59"/>
    <w:rPr>
      <w:rFonts w:ascii="Segoe UI Semibold" w:hAnsi="Segoe UI Semibold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1475A2"/>
    <w:rPr>
      <w:rFonts w:ascii="Segoe UI Semibold" w:eastAsiaTheme="majorEastAsia" w:hAnsi="Segoe UI Semibold" w:cstheme="majorBidi"/>
      <w:iCs/>
      <w:color w:val="009FE3" w:themeColor="accent1"/>
      <w:lang w:val="de-DE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2019CB"/>
    <w:pPr>
      <w:numPr>
        <w:ilvl w:val="1"/>
      </w:numPr>
      <w:spacing w:after="160"/>
    </w:pPr>
    <w:rPr>
      <w:rFonts w:ascii="Segoe UI Light" w:eastAsiaTheme="minorEastAsia" w:hAnsi="Segoe UI Light"/>
      <w:color w:val="9AA1A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2019CB"/>
    <w:rPr>
      <w:rFonts w:ascii="Segoe UI Light" w:eastAsiaTheme="minorEastAsia" w:hAnsi="Segoe UI Light"/>
      <w:color w:val="9AA1AA" w:themeColor="text1" w:themeTint="A5"/>
      <w:spacing w:val="15"/>
      <w:lang w:val="de-DE"/>
    </w:rPr>
  </w:style>
  <w:style w:type="character" w:styleId="SchwacheHervorhebung">
    <w:name w:val="Subtle Emphasis"/>
    <w:basedOn w:val="Absatz-Standardschriftart"/>
    <w:uiPriority w:val="19"/>
    <w:qFormat/>
    <w:rsid w:val="002019CB"/>
    <w:rPr>
      <w:rFonts w:ascii="Segoe UI Light" w:hAnsi="Segoe UI Light"/>
      <w:i/>
      <w:iCs/>
      <w:color w:val="8A929D" w:themeColor="text1" w:themeTint="BF"/>
    </w:rPr>
  </w:style>
  <w:style w:type="character" w:styleId="Hervorhebung">
    <w:name w:val="Emphasis"/>
    <w:basedOn w:val="Absatz-Standardschriftart"/>
    <w:uiPriority w:val="20"/>
    <w:qFormat/>
    <w:rsid w:val="002019CB"/>
    <w:rPr>
      <w:rFonts w:ascii="Segoe UI Light" w:hAnsi="Segoe UI Light"/>
      <w:i/>
      <w:iCs/>
    </w:rPr>
  </w:style>
  <w:style w:type="character" w:styleId="IntensiveHervorhebung">
    <w:name w:val="Intense Emphasis"/>
    <w:basedOn w:val="Absatz-Standardschriftart"/>
    <w:uiPriority w:val="21"/>
    <w:qFormat/>
    <w:rsid w:val="002019CB"/>
    <w:rPr>
      <w:rFonts w:ascii="Segoe UI" w:hAnsi="Segoe UI"/>
      <w:i/>
      <w:iCs/>
      <w:color w:val="009FE3" w:themeColor="accent1"/>
      <w:sz w:val="20"/>
    </w:rPr>
  </w:style>
  <w:style w:type="character" w:styleId="Fett">
    <w:name w:val="Strong"/>
    <w:basedOn w:val="Absatz-Standardschriftart"/>
    <w:uiPriority w:val="22"/>
    <w:qFormat/>
    <w:rsid w:val="002019CB"/>
    <w:rPr>
      <w:rFonts w:ascii="Segoe UI Semibold" w:hAnsi="Segoe UI Semibold"/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2019CB"/>
    <w:pPr>
      <w:pBdr>
        <w:top w:val="single" w:sz="4" w:space="10" w:color="009FE3" w:themeColor="accent1"/>
        <w:bottom w:val="single" w:sz="4" w:space="10" w:color="009FE3" w:themeColor="accent1"/>
      </w:pBdr>
      <w:spacing w:before="360" w:after="360"/>
      <w:ind w:left="864" w:right="864"/>
      <w:jc w:val="center"/>
    </w:pPr>
    <w:rPr>
      <w:i/>
      <w:iCs/>
      <w:color w:val="009FE3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2019CB"/>
    <w:rPr>
      <w:rFonts w:ascii="Segoe UI" w:hAnsi="Segoe UI"/>
      <w:i/>
      <w:iCs/>
      <w:color w:val="009FE3" w:themeColor="accent1"/>
      <w:lang w:val="de-DE"/>
    </w:rPr>
  </w:style>
  <w:style w:type="character" w:styleId="IntensiverVerweis">
    <w:name w:val="Intense Reference"/>
    <w:basedOn w:val="Absatz-Standardschriftart"/>
    <w:uiPriority w:val="32"/>
    <w:qFormat/>
    <w:rsid w:val="002019CB"/>
    <w:rPr>
      <w:rFonts w:ascii="Segoe UI Semibold" w:hAnsi="Segoe UI Semibold"/>
      <w:b w:val="0"/>
      <w:bCs/>
      <w:smallCaps/>
      <w:color w:val="009FE3" w:themeColor="accent1"/>
      <w:spacing w:val="5"/>
    </w:rPr>
  </w:style>
  <w:style w:type="paragraph" w:styleId="KeinLeerraum">
    <w:name w:val="No Spacing"/>
    <w:link w:val="KeinLeerraumZchn"/>
    <w:uiPriority w:val="1"/>
    <w:qFormat/>
    <w:rsid w:val="00D02ED8"/>
    <w:pPr>
      <w:spacing w:after="0" w:line="240" w:lineRule="auto"/>
    </w:pPr>
    <w:rPr>
      <w:rFonts w:eastAsiaTheme="minorEastAsia"/>
      <w:lang w:val="de-DE" w:eastAsia="de-DE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D02ED8"/>
    <w:rPr>
      <w:rFonts w:eastAsiaTheme="minorEastAsia"/>
      <w:lang w:val="de-DE" w:eastAsia="de-DE"/>
    </w:rPr>
  </w:style>
  <w:style w:type="table" w:styleId="Listentabelle4Akzent6">
    <w:name w:val="List Table 4 Accent 6"/>
    <w:basedOn w:val="NormaleTabelle"/>
    <w:uiPriority w:val="49"/>
    <w:rsid w:val="00270155"/>
    <w:pPr>
      <w:spacing w:after="0" w:line="240" w:lineRule="auto"/>
    </w:pPr>
    <w:tblPr>
      <w:tblStyleRowBandSize w:val="1"/>
      <w:tblStyleColBandSize w:val="1"/>
      <w:tblBorders>
        <w:top w:val="single" w:sz="4" w:space="0" w:color="D6EEFC" w:themeColor="accent6" w:themeTint="99"/>
        <w:left w:val="single" w:sz="4" w:space="0" w:color="D6EEFC" w:themeColor="accent6" w:themeTint="99"/>
        <w:bottom w:val="single" w:sz="4" w:space="0" w:color="D6EEFC" w:themeColor="accent6" w:themeTint="99"/>
        <w:right w:val="single" w:sz="4" w:space="0" w:color="D6EEFC" w:themeColor="accent6" w:themeTint="99"/>
        <w:insideH w:val="single" w:sz="4" w:space="0" w:color="D6EEF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CE4FA" w:themeColor="accent6"/>
          <w:left w:val="single" w:sz="4" w:space="0" w:color="BCE4FA" w:themeColor="accent6"/>
          <w:bottom w:val="single" w:sz="4" w:space="0" w:color="BCE4FA" w:themeColor="accent6"/>
          <w:right w:val="single" w:sz="4" w:space="0" w:color="BCE4FA" w:themeColor="accent6"/>
          <w:insideH w:val="nil"/>
        </w:tcBorders>
        <w:shd w:val="clear" w:color="auto" w:fill="BCE4FA" w:themeFill="accent6"/>
      </w:tcPr>
    </w:tblStylePr>
    <w:tblStylePr w:type="lastRow">
      <w:rPr>
        <w:b/>
        <w:bCs/>
      </w:rPr>
      <w:tblPr/>
      <w:tcPr>
        <w:tcBorders>
          <w:top w:val="double" w:sz="4" w:space="0" w:color="D6EEF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F9FE" w:themeFill="accent6" w:themeFillTint="33"/>
      </w:tcPr>
    </w:tblStylePr>
    <w:tblStylePr w:type="band1Horz">
      <w:tblPr/>
      <w:tcPr>
        <w:shd w:val="clear" w:color="auto" w:fill="F1F9FE" w:themeFill="accent6" w:themeFillTint="33"/>
      </w:tcPr>
    </w:tblStylePr>
  </w:style>
  <w:style w:type="table" w:styleId="Listentabelle3Akzent6">
    <w:name w:val="List Table 3 Accent 6"/>
    <w:basedOn w:val="NormaleTabelle"/>
    <w:uiPriority w:val="48"/>
    <w:rsid w:val="00270155"/>
    <w:pPr>
      <w:spacing w:after="0" w:line="240" w:lineRule="auto"/>
    </w:pPr>
    <w:tblPr>
      <w:tblStyleRowBandSize w:val="1"/>
      <w:tblStyleColBandSize w:val="1"/>
      <w:tblBorders>
        <w:top w:val="single" w:sz="4" w:space="0" w:color="BCE4FA" w:themeColor="accent6"/>
        <w:left w:val="single" w:sz="4" w:space="0" w:color="BCE4FA" w:themeColor="accent6"/>
        <w:bottom w:val="single" w:sz="4" w:space="0" w:color="BCE4FA" w:themeColor="accent6"/>
        <w:right w:val="single" w:sz="4" w:space="0" w:color="BCE4FA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BCE4FA" w:themeFill="accent6"/>
      </w:tcPr>
    </w:tblStylePr>
    <w:tblStylePr w:type="lastRow">
      <w:rPr>
        <w:b/>
        <w:bCs/>
      </w:rPr>
      <w:tblPr/>
      <w:tcPr>
        <w:tcBorders>
          <w:top w:val="double" w:sz="4" w:space="0" w:color="BCE4FA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BCE4FA" w:themeColor="accent6"/>
          <w:right w:val="single" w:sz="4" w:space="0" w:color="BCE4FA" w:themeColor="accent6"/>
        </w:tcBorders>
      </w:tcPr>
    </w:tblStylePr>
    <w:tblStylePr w:type="band1Horz">
      <w:tblPr/>
      <w:tcPr>
        <w:tcBorders>
          <w:top w:val="single" w:sz="4" w:space="0" w:color="BCE4FA" w:themeColor="accent6"/>
          <w:bottom w:val="single" w:sz="4" w:space="0" w:color="BCE4FA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BCE4FA" w:themeColor="accent6"/>
          <w:left w:val="nil"/>
        </w:tcBorders>
      </w:tcPr>
    </w:tblStylePr>
    <w:tblStylePr w:type="swCell">
      <w:tblPr/>
      <w:tcPr>
        <w:tcBorders>
          <w:top w:val="double" w:sz="4" w:space="0" w:color="BCE4FA" w:themeColor="accent6"/>
          <w:right w:val="nil"/>
        </w:tcBorders>
      </w:tcPr>
    </w:tblStylePr>
  </w:style>
  <w:style w:type="paragraph" w:customStyle="1" w:styleId="berschriftohneNummer">
    <w:name w:val="Überschrift ohne Nummer"/>
    <w:basedOn w:val="Standard"/>
    <w:link w:val="berschriftohneNummerZchn"/>
    <w:qFormat/>
    <w:rsid w:val="001475A2"/>
    <w:rPr>
      <w:b/>
      <w:color w:val="009FE3" w:themeColor="accent1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D4557F"/>
    <w:rPr>
      <w:rFonts w:ascii="Segoe UI Semibold" w:eastAsiaTheme="majorEastAsia" w:hAnsi="Segoe UI Semibold" w:cstheme="majorBidi"/>
      <w:color w:val="666F7A" w:themeColor="text1"/>
      <w:lang w:val="de-DE"/>
    </w:rPr>
  </w:style>
  <w:style w:type="character" w:customStyle="1" w:styleId="berschriftohneNummerZchn">
    <w:name w:val="Überschrift ohne Nummer Zchn"/>
    <w:basedOn w:val="Absatz-Standardschriftart"/>
    <w:link w:val="berschriftohneNummer"/>
    <w:rsid w:val="001475A2"/>
    <w:rPr>
      <w:rFonts w:ascii="Segoe UI" w:hAnsi="Segoe UI"/>
      <w:b/>
      <w:color w:val="009FE3" w:themeColor="accent1"/>
      <w:lang w:val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4557F"/>
    <w:pPr>
      <w:spacing w:after="0" w:line="240" w:lineRule="auto"/>
    </w:pPr>
    <w:rPr>
      <w:rFonts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4557F"/>
    <w:rPr>
      <w:rFonts w:ascii="Segoe UI" w:hAnsi="Segoe UI" w:cs="Segoe UI"/>
      <w:color w:val="000000"/>
      <w:sz w:val="18"/>
      <w:szCs w:val="18"/>
      <w:lang w:val="de-DE"/>
    </w:rPr>
  </w:style>
  <w:style w:type="paragraph" w:customStyle="1" w:styleId="Aufzhlung">
    <w:name w:val="Aufzählung"/>
    <w:basedOn w:val="Listenabsatz"/>
    <w:link w:val="AufzhlungZchn"/>
    <w:qFormat/>
    <w:rsid w:val="00F210F1"/>
    <w:pPr>
      <w:numPr>
        <w:numId w:val="17"/>
      </w:numPr>
    </w:pPr>
  </w:style>
  <w:style w:type="character" w:customStyle="1" w:styleId="ListenabsatzZchn">
    <w:name w:val="Listenabsatz Zchn"/>
    <w:aliases w:val="Listenabsatz Aufzählung Zchn"/>
    <w:basedOn w:val="Absatz-Standardschriftart"/>
    <w:link w:val="Listenabsatz"/>
    <w:uiPriority w:val="34"/>
    <w:rsid w:val="00F210F1"/>
    <w:rPr>
      <w:rFonts w:ascii="Segoe UI" w:hAnsi="Segoe UI"/>
      <w:color w:val="000000"/>
      <w:lang w:val="de-DE"/>
    </w:rPr>
  </w:style>
  <w:style w:type="character" w:customStyle="1" w:styleId="AufzhlungZchn">
    <w:name w:val="Aufzählung Zchn"/>
    <w:basedOn w:val="ListenabsatzZchn"/>
    <w:link w:val="Aufzhlung"/>
    <w:rsid w:val="00F210F1"/>
    <w:rPr>
      <w:rFonts w:ascii="Segoe UI" w:hAnsi="Segoe UI"/>
      <w:color w:val="000000"/>
      <w:lang w:val="de-DE"/>
    </w:rPr>
  </w:style>
  <w:style w:type="paragraph" w:customStyle="1" w:styleId="berschrift31">
    <w:name w:val="Überschrift 3.1"/>
    <w:basedOn w:val="berschrift3"/>
    <w:link w:val="berschrift31Zchn"/>
    <w:qFormat/>
    <w:rsid w:val="00A74C9E"/>
    <w:pPr>
      <w:numPr>
        <w:ilvl w:val="3"/>
      </w:numPr>
      <w:tabs>
        <w:tab w:val="left" w:pos="851"/>
      </w:tabs>
    </w:pPr>
    <w:rPr>
      <w:sz w:val="22"/>
      <w:szCs w:val="22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A74C9E"/>
    <w:rPr>
      <w:rFonts w:asciiTheme="majorHAnsi" w:eastAsiaTheme="majorEastAsia" w:hAnsiTheme="majorHAnsi" w:cstheme="majorBidi"/>
      <w:color w:val="004E71" w:themeColor="accent1" w:themeShade="7F"/>
      <w:lang w:val="de-DE"/>
    </w:rPr>
  </w:style>
  <w:style w:type="character" w:customStyle="1" w:styleId="berschrift31Zchn">
    <w:name w:val="Überschrift 3.1 Zchn"/>
    <w:basedOn w:val="berschrift3Zchn"/>
    <w:link w:val="berschrift31"/>
    <w:rsid w:val="00A74C9E"/>
    <w:rPr>
      <w:rFonts w:ascii="Segoe UI" w:eastAsiaTheme="majorEastAsia" w:hAnsi="Segoe UI" w:cstheme="majorBidi"/>
      <w:color w:val="00B0F0"/>
      <w:sz w:val="24"/>
      <w:szCs w:val="24"/>
      <w:lang w:val="de-DE"/>
    </w:rPr>
  </w:style>
  <w:style w:type="paragraph" w:customStyle="1" w:styleId="DatumTitel">
    <w:name w:val="Datum Titel"/>
    <w:basedOn w:val="Standard"/>
    <w:qFormat/>
    <w:rsid w:val="00E0266C"/>
    <w:pPr>
      <w:spacing w:after="1800"/>
      <w:jc w:val="center"/>
    </w:pPr>
    <w:rPr>
      <w:rFonts w:ascii="Segoe UI Semibold" w:hAnsi="Segoe UI Semibold"/>
      <w:color w:val="FFFFFF"/>
    </w:rPr>
  </w:style>
  <w:style w:type="paragraph" w:styleId="berarbeitung">
    <w:name w:val="Revision"/>
    <w:hidden/>
    <w:uiPriority w:val="99"/>
    <w:semiHidden/>
    <w:rsid w:val="00F12788"/>
    <w:pPr>
      <w:spacing w:after="0" w:line="240" w:lineRule="auto"/>
    </w:pPr>
    <w:rPr>
      <w:rFonts w:ascii="Segoe UI" w:hAnsi="Segoe UI"/>
      <w:color w:val="000000"/>
      <w:lang w:val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995D9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995D9B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995D9B"/>
    <w:rPr>
      <w:rFonts w:ascii="Segoe UI" w:hAnsi="Segoe UI"/>
      <w:color w:val="000000"/>
      <w:sz w:val="20"/>
      <w:szCs w:val="20"/>
      <w:lang w:val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95D9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95D9B"/>
    <w:rPr>
      <w:rFonts w:ascii="Segoe UI" w:hAnsi="Segoe UI"/>
      <w:b/>
      <w:bCs/>
      <w:color w:val="000000"/>
      <w:sz w:val="20"/>
      <w:szCs w:val="20"/>
      <w:lang w:val="de-DE"/>
    </w:rPr>
  </w:style>
  <w:style w:type="character" w:styleId="Erwhnung">
    <w:name w:val="Mention"/>
    <w:basedOn w:val="Absatz-Standardschriftart"/>
    <w:uiPriority w:val="99"/>
    <w:unhideWhenUsed/>
    <w:rsid w:val="00995D9B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dirGasimov\Hochschulmedizin%20Hannover%20Baugesellschaft%20mbH%20(HBG)\KVBS1%20-%20Dokumente\PJ\AVA\LP0\03_BAP\01_Ausschreibung\00%20Vorlagen\Layout_hbg_Word_Bericht_221103_MS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8F60FB15C834E3B92901B047BD7B92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54AC506-85A5-46F4-8461-7EF2F6BA2E35}"/>
      </w:docPartPr>
      <w:docPartBody>
        <w:p w:rsidR="00086D55" w:rsidRDefault="00D23C1D" w:rsidP="00D23C1D">
          <w:pPr>
            <w:pStyle w:val="78F60FB15C834E3B92901B047BD7B92B"/>
          </w:pPr>
          <w:r w:rsidRPr="00B70D5B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3A9BD5D935C426EB4548FE87613166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6266D81-4DD4-4247-A335-89F6E55D605C}"/>
      </w:docPartPr>
      <w:docPartBody>
        <w:p w:rsidR="00086D55" w:rsidRDefault="00D23C1D" w:rsidP="00D23C1D">
          <w:pPr>
            <w:pStyle w:val="23A9BD5D935C426EB4548FE876131668"/>
          </w:pPr>
          <w:r w:rsidRPr="00B70D5B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68BA8ECCE8048D5888FCF31312AE6F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75D35B1-3AB2-481D-A8CB-E6F5A89DA764}"/>
      </w:docPartPr>
      <w:docPartBody>
        <w:p w:rsidR="00086D55" w:rsidRDefault="00D23C1D" w:rsidP="00D23C1D">
          <w:pPr>
            <w:pStyle w:val="968BA8ECCE8048D5888FCF31312AE6FB"/>
          </w:pPr>
          <w:r w:rsidRPr="00B70D5B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35744C59D484D38ADF663D2D1C035C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1F0E48F-44EF-45FE-BDC1-7CBF2903EB3A}"/>
      </w:docPartPr>
      <w:docPartBody>
        <w:p w:rsidR="00086D55" w:rsidRDefault="00D23C1D" w:rsidP="00D23C1D">
          <w:pPr>
            <w:pStyle w:val="535744C59D484D38ADF663D2D1C035C6"/>
          </w:pPr>
          <w:r w:rsidRPr="00B70D5B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CE8DEC92DCAA420EBE04ADF2FF0B63F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8F28C50-4CCD-4377-A903-2A4B8E3F033F}"/>
      </w:docPartPr>
      <w:docPartBody>
        <w:p w:rsidR="00086D55" w:rsidRDefault="00D23C1D" w:rsidP="00D23C1D">
          <w:pPr>
            <w:pStyle w:val="CE8DEC92DCAA420EBE04ADF2FF0B63F8"/>
          </w:pPr>
          <w:r w:rsidRPr="00B70D5B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379357901CD54D9AA47C3F0766EE4C7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48C16DF-FFC1-41F4-B410-68E7F2B4ED05}"/>
      </w:docPartPr>
      <w:docPartBody>
        <w:p w:rsidR="00086D55" w:rsidRDefault="00D23C1D" w:rsidP="00D23C1D">
          <w:pPr>
            <w:pStyle w:val="379357901CD54D9AA47C3F0766EE4C7D"/>
          </w:pPr>
          <w:r w:rsidRPr="00B70D5B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3496524D8F474EEA88F6ED246A6B509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AD9C892-D69F-44B1-BE7E-A82325CAD624}"/>
      </w:docPartPr>
      <w:docPartBody>
        <w:p w:rsidR="00086D55" w:rsidRDefault="00D23C1D" w:rsidP="00D23C1D">
          <w:pPr>
            <w:pStyle w:val="3496524D8F474EEA88F6ED246A6B509B"/>
          </w:pPr>
          <w:r w:rsidRPr="00B70D5B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E792091C63F4EBC8CF6539466A57C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DB6C859-80E8-4F13-8907-DB42B6D5116E}"/>
      </w:docPartPr>
      <w:docPartBody>
        <w:p w:rsidR="00086D55" w:rsidRDefault="00D23C1D" w:rsidP="00D23C1D">
          <w:pPr>
            <w:pStyle w:val="FE792091C63F4EBC8CF6539466A57C61"/>
          </w:pPr>
          <w:r w:rsidRPr="00B70D5B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43E81E0FC8384A1592F1760AB4A0417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926F885-FD14-4564-B07D-8F2F40C8B094}"/>
      </w:docPartPr>
      <w:docPartBody>
        <w:p w:rsidR="00086D55" w:rsidRDefault="00D23C1D" w:rsidP="00D23C1D">
          <w:pPr>
            <w:pStyle w:val="43E81E0FC8384A1592F1760AB4A04176"/>
          </w:pPr>
          <w:r w:rsidRPr="00B70D5B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C97F7125CBD452D9C692CE09E59C7B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CDFD214-2127-45DA-A09F-F53CD56F96AC}"/>
      </w:docPartPr>
      <w:docPartBody>
        <w:p w:rsidR="00086D55" w:rsidRDefault="00D23C1D" w:rsidP="00D23C1D">
          <w:pPr>
            <w:pStyle w:val="FC97F7125CBD452D9C692CE09E59C7BD"/>
          </w:pPr>
          <w:r w:rsidRPr="00B70D5B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A11C1B506B9246E4BF405AEE9CE8E4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179EDF1-7A13-494E-88CB-71D60DD769F4}"/>
      </w:docPartPr>
      <w:docPartBody>
        <w:p w:rsidR="00086D55" w:rsidRDefault="00D23C1D" w:rsidP="00D23C1D">
          <w:pPr>
            <w:pStyle w:val="A11C1B506B9246E4BF405AEE9CE8E4A0"/>
          </w:pPr>
          <w:r w:rsidRPr="00B70D5B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C8C4B4B10FE452B8CFB3DF0FA398F3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A2AAB3C-687D-4D43-B38D-34E0EA8B20AB}"/>
      </w:docPartPr>
      <w:docPartBody>
        <w:p w:rsidR="00CB7F93" w:rsidRDefault="009C0180" w:rsidP="009C0180">
          <w:pPr>
            <w:pStyle w:val="5C8C4B4B10FE452B8CFB3DF0FA398F3C"/>
          </w:pPr>
          <w:r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 Light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C1D"/>
    <w:rsid w:val="00024FB0"/>
    <w:rsid w:val="00086D55"/>
    <w:rsid w:val="000A6A4D"/>
    <w:rsid w:val="000D1030"/>
    <w:rsid w:val="00122251"/>
    <w:rsid w:val="00155B59"/>
    <w:rsid w:val="001B665D"/>
    <w:rsid w:val="001D17E1"/>
    <w:rsid w:val="00225DAB"/>
    <w:rsid w:val="00311E4A"/>
    <w:rsid w:val="00337B1F"/>
    <w:rsid w:val="004216F2"/>
    <w:rsid w:val="0046428A"/>
    <w:rsid w:val="005859BD"/>
    <w:rsid w:val="006F607A"/>
    <w:rsid w:val="00741B73"/>
    <w:rsid w:val="00785B4C"/>
    <w:rsid w:val="007F5C53"/>
    <w:rsid w:val="00981649"/>
    <w:rsid w:val="009C0180"/>
    <w:rsid w:val="00A24715"/>
    <w:rsid w:val="00AC243C"/>
    <w:rsid w:val="00B04D06"/>
    <w:rsid w:val="00B97A93"/>
    <w:rsid w:val="00CB7F93"/>
    <w:rsid w:val="00D23C1D"/>
    <w:rsid w:val="00DA04DA"/>
    <w:rsid w:val="00DB56E0"/>
    <w:rsid w:val="00E453B8"/>
    <w:rsid w:val="00EB6A50"/>
    <w:rsid w:val="00ED1A0E"/>
    <w:rsid w:val="00F04DED"/>
    <w:rsid w:val="00F74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9C0180"/>
  </w:style>
  <w:style w:type="paragraph" w:customStyle="1" w:styleId="78F60FB15C834E3B92901B047BD7B92B">
    <w:name w:val="78F60FB15C834E3B92901B047BD7B92B"/>
    <w:rsid w:val="00D23C1D"/>
  </w:style>
  <w:style w:type="paragraph" w:customStyle="1" w:styleId="23A9BD5D935C426EB4548FE876131668">
    <w:name w:val="23A9BD5D935C426EB4548FE876131668"/>
    <w:rsid w:val="00D23C1D"/>
  </w:style>
  <w:style w:type="paragraph" w:customStyle="1" w:styleId="968BA8ECCE8048D5888FCF31312AE6FB">
    <w:name w:val="968BA8ECCE8048D5888FCF31312AE6FB"/>
    <w:rsid w:val="00D23C1D"/>
  </w:style>
  <w:style w:type="paragraph" w:customStyle="1" w:styleId="535744C59D484D38ADF663D2D1C035C6">
    <w:name w:val="535744C59D484D38ADF663D2D1C035C6"/>
    <w:rsid w:val="00D23C1D"/>
  </w:style>
  <w:style w:type="paragraph" w:customStyle="1" w:styleId="CE8DEC92DCAA420EBE04ADF2FF0B63F8">
    <w:name w:val="CE8DEC92DCAA420EBE04ADF2FF0B63F8"/>
    <w:rsid w:val="00D23C1D"/>
  </w:style>
  <w:style w:type="paragraph" w:customStyle="1" w:styleId="379357901CD54D9AA47C3F0766EE4C7D">
    <w:name w:val="379357901CD54D9AA47C3F0766EE4C7D"/>
    <w:rsid w:val="00D23C1D"/>
  </w:style>
  <w:style w:type="paragraph" w:customStyle="1" w:styleId="3496524D8F474EEA88F6ED246A6B509B">
    <w:name w:val="3496524D8F474EEA88F6ED246A6B509B"/>
    <w:rsid w:val="00D23C1D"/>
  </w:style>
  <w:style w:type="paragraph" w:customStyle="1" w:styleId="FE792091C63F4EBC8CF6539466A57C61">
    <w:name w:val="FE792091C63F4EBC8CF6539466A57C61"/>
    <w:rsid w:val="00D23C1D"/>
  </w:style>
  <w:style w:type="paragraph" w:customStyle="1" w:styleId="43E81E0FC8384A1592F1760AB4A04176">
    <w:name w:val="43E81E0FC8384A1592F1760AB4A04176"/>
    <w:rsid w:val="00D23C1D"/>
  </w:style>
  <w:style w:type="paragraph" w:customStyle="1" w:styleId="FC97F7125CBD452D9C692CE09E59C7BD">
    <w:name w:val="FC97F7125CBD452D9C692CE09E59C7BD"/>
    <w:rsid w:val="00D23C1D"/>
  </w:style>
  <w:style w:type="paragraph" w:customStyle="1" w:styleId="A11C1B506B9246E4BF405AEE9CE8E4A0">
    <w:name w:val="A11C1B506B9246E4BF405AEE9CE8E4A0"/>
    <w:rsid w:val="00D23C1D"/>
  </w:style>
  <w:style w:type="paragraph" w:customStyle="1" w:styleId="5C8C4B4B10FE452B8CFB3DF0FA398F3C">
    <w:name w:val="5C8C4B4B10FE452B8CFB3DF0FA398F3C"/>
    <w:rsid w:val="009C0180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HBG">
      <a:dk1>
        <a:srgbClr val="666F7A"/>
      </a:dk1>
      <a:lt1>
        <a:srgbClr val="FFFFFF"/>
      </a:lt1>
      <a:dk2>
        <a:srgbClr val="666F7A"/>
      </a:dk2>
      <a:lt2>
        <a:srgbClr val="FFFFFF"/>
      </a:lt2>
      <a:accent1>
        <a:srgbClr val="009FE3"/>
      </a:accent1>
      <a:accent2>
        <a:srgbClr val="FFE915"/>
      </a:accent2>
      <a:accent3>
        <a:srgbClr val="53B03D"/>
      </a:accent3>
      <a:accent4>
        <a:srgbClr val="354899"/>
      </a:accent4>
      <a:accent5>
        <a:srgbClr val="EA5059"/>
      </a:accent5>
      <a:accent6>
        <a:srgbClr val="BCE4FA"/>
      </a:accent6>
      <a:hlink>
        <a:srgbClr val="009FE3"/>
      </a:hlink>
      <a:folHlink>
        <a:srgbClr val="009FE3"/>
      </a:folHlink>
    </a:clrScheme>
    <a:fontScheme name="dbhn">
      <a:majorFont>
        <a:latin typeface="Roboto Light"/>
        <a:ea typeface=""/>
        <a:cs typeface=""/>
      </a:majorFont>
      <a:minorFont>
        <a:latin typeface="Roboto Ligh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C4C90D10C1FC14C996E57D004C930E1" ma:contentTypeVersion="15" ma:contentTypeDescription="Ein neues Dokument erstellen." ma:contentTypeScope="" ma:versionID="b3d8d333e0d4711a18861a39b6f90c07">
  <xsd:schema xmlns:xsd="http://www.w3.org/2001/XMLSchema" xmlns:xs="http://www.w3.org/2001/XMLSchema" xmlns:p="http://schemas.microsoft.com/office/2006/metadata/properties" xmlns:ns2="a1f97d88-7456-4ea7-9270-b9ec50fa989d" xmlns:ns3="b10e0963-af3d-49bf-b3d6-4e1d79e3dd35" targetNamespace="http://schemas.microsoft.com/office/2006/metadata/properties" ma:root="true" ma:fieldsID="bf0f1c44a8dd9b1b202d00f6eee4e944" ns2:_="" ns3:_="">
    <xsd:import namespace="a1f97d88-7456-4ea7-9270-b9ec50fa989d"/>
    <xsd:import namespace="b10e0963-af3d-49bf-b3d6-4e1d79e3dd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7d88-7456-4ea7-9270-b9ec50fa98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ildmarkierungen" ma:readOnly="false" ma:fieldId="{5cf76f15-5ced-4ddc-b409-7134ff3c332f}" ma:taxonomyMulti="true" ma:sspId="5d86a54a-a062-485c-8eb0-39b9c4d9523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0e0963-af3d-49bf-b3d6-4e1d79e3dd35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fec2041-1a5a-43fd-93ac-9a9604e19e1c}" ma:internalName="TaxCatchAll" ma:showField="CatchAllData" ma:web="b10e0963-af3d-49bf-b3d6-4e1d79e3dd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f97d88-7456-4ea7-9270-b9ec50fa989d">
      <Terms xmlns="http://schemas.microsoft.com/office/infopath/2007/PartnerControls"/>
    </lcf76f155ced4ddcb4097134ff3c332f>
    <TaxCatchAll xmlns="b10e0963-af3d-49bf-b3d6-4e1d79e3dd35" xsi:nil="true"/>
  </documentManagement>
</p:properties>
</file>

<file path=customXml/itemProps1.xml><?xml version="1.0" encoding="utf-8"?>
<ds:datastoreItem xmlns:ds="http://schemas.openxmlformats.org/officeDocument/2006/customXml" ds:itemID="{745BA827-6AEF-42EC-B9A9-FF6025C6CC5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B47C6A3-B078-4F14-B480-764713518E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f97d88-7456-4ea7-9270-b9ec50fa989d"/>
    <ds:schemaRef ds:uri="b10e0963-af3d-49bf-b3d6-4e1d79e3dd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6AD8331-9FD9-4EAD-9256-15CA6B4A57A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E50DB9-A381-40E0-86E4-C53C43AE4536}">
  <ds:schemaRefs>
    <ds:schemaRef ds:uri="http://schemas.microsoft.com/office/2006/metadata/properties"/>
    <ds:schemaRef ds:uri="http://schemas.microsoft.com/office/infopath/2007/PartnerControls"/>
    <ds:schemaRef ds:uri="a1f97d88-7456-4ea7-9270-b9ec50fa989d"/>
    <ds:schemaRef ds:uri="b10e0963-af3d-49bf-b3d6-4e1d79e3dd3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Layout_hbg_Word_Bericht_221103_MSt</Template>
  <TotalTime>0</TotalTime>
  <Pages>1</Pages>
  <Words>86</Words>
  <Characters>627</Characters>
  <Application>Microsoft Office Word</Application>
  <DocSecurity>0</DocSecurity>
  <Lines>15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Nadir Gasimov</dc:creator>
  <cp:keywords/>
  <dc:description/>
  <cp:lastModifiedBy>Alina Sansal</cp:lastModifiedBy>
  <cp:revision>118</cp:revision>
  <cp:lastPrinted>2023-01-23T14:03:00Z</cp:lastPrinted>
  <dcterms:created xsi:type="dcterms:W3CDTF">2022-11-03T11:01:00Z</dcterms:created>
  <dcterms:modified xsi:type="dcterms:W3CDTF">2026-05-18T14:12:00Z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0x010100AC4C90D10C1FC14C996E57D004C930E1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